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6F024594"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D45391">
        <w:rPr>
          <w:rFonts w:cs="Arial"/>
          <w:b/>
          <w:sz w:val="22"/>
          <w:szCs w:val="22"/>
          <w:lang w:val="en-US"/>
        </w:rPr>
        <w:t>3</w:t>
      </w:r>
      <w:r w:rsidR="00F44670">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R2-210</w:t>
      </w:r>
      <w:r w:rsidR="00845EC6">
        <w:rPr>
          <w:rFonts w:cs="Arial"/>
          <w:b/>
          <w:i/>
          <w:sz w:val="22"/>
          <w:szCs w:val="22"/>
          <w:lang w:val="en-US" w:eastAsia="zh-CN"/>
        </w:rPr>
        <w:t>2886</w:t>
      </w:r>
    </w:p>
    <w:p w14:paraId="540B9A86" w14:textId="11D95554"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F44670">
        <w:rPr>
          <w:rFonts w:cs="Arial"/>
          <w:b/>
          <w:sz w:val="22"/>
          <w:szCs w:val="22"/>
          <w:lang w:val="en-US"/>
        </w:rPr>
        <w:t>April</w:t>
      </w:r>
      <w:r w:rsidR="00F44670"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E6C5857"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E01AD" w:rsidRPr="00845EC6">
        <w:rPr>
          <w:sz w:val="22"/>
          <w:szCs w:val="22"/>
        </w:rPr>
        <w:t>15</w:t>
      </w:r>
      <w:r w:rsidR="000575E5" w:rsidRPr="00845EC6">
        <w:rPr>
          <w:sz w:val="22"/>
          <w:szCs w:val="22"/>
        </w:rPr>
        <w:t>.</w:t>
      </w:r>
      <w:r w:rsidR="006E01AD" w:rsidRPr="00845EC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D472462" w:rsidR="00D0573B" w:rsidRDefault="00D0573B">
      <w:pPr>
        <w:pStyle w:val="3GPPHeader"/>
        <w:rPr>
          <w:sz w:val="22"/>
          <w:szCs w:val="22"/>
        </w:rPr>
      </w:pPr>
      <w:r>
        <w:rPr>
          <w:sz w:val="22"/>
          <w:szCs w:val="22"/>
        </w:rPr>
        <w:t>Title:</w:t>
      </w:r>
      <w:r>
        <w:rPr>
          <w:sz w:val="22"/>
          <w:szCs w:val="22"/>
        </w:rPr>
        <w:tab/>
      </w:r>
      <w:r w:rsidR="0004119E">
        <w:rPr>
          <w:sz w:val="22"/>
          <w:szCs w:val="22"/>
        </w:rPr>
        <w:t>Discussion on DRX configuration</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1770A521" w14:textId="646B93C1" w:rsidR="00CA65D1" w:rsidRDefault="00D036C6" w:rsidP="00CA65D1">
      <w:pPr>
        <w:pStyle w:val="ac"/>
        <w:spacing w:before="120"/>
        <w:rPr>
          <w:rFonts w:cs="Arial"/>
        </w:rPr>
      </w:pPr>
      <w:bookmarkStart w:id="5" w:name="_Ref178064866"/>
      <w:r>
        <w:rPr>
          <w:rFonts w:cs="Arial"/>
        </w:rPr>
        <w:t>This paper is to discuss</w:t>
      </w:r>
      <w:r w:rsidR="00A91A38">
        <w:rPr>
          <w:rFonts w:cs="Arial"/>
        </w:rPr>
        <w:t xml:space="preserve"> </w:t>
      </w:r>
      <w:r w:rsidR="0066651C">
        <w:rPr>
          <w:rFonts w:cs="Arial"/>
        </w:rPr>
        <w:t xml:space="preserve">the </w:t>
      </w:r>
      <w:r w:rsidR="00CA65D1">
        <w:rPr>
          <w:rFonts w:cs="Arial"/>
        </w:rPr>
        <w:t>configuration</w:t>
      </w:r>
      <w:r w:rsidR="0066651C">
        <w:rPr>
          <w:rFonts w:cs="Arial"/>
        </w:rPr>
        <w:t xml:space="preserve"> issues on sidelink </w:t>
      </w:r>
      <w:r w:rsidR="00A91A38">
        <w:rPr>
          <w:rFonts w:cs="Arial"/>
        </w:rPr>
        <w:t>DR</w:t>
      </w:r>
      <w:r w:rsidR="00934C41">
        <w:rPr>
          <w:rFonts w:cs="Arial"/>
        </w:rPr>
        <w:t>X</w:t>
      </w:r>
      <w:r w:rsidR="00CA65D1">
        <w:rPr>
          <w:rFonts w:cs="Arial"/>
        </w:rPr>
        <w:t xml:space="preserve">. For </w:t>
      </w:r>
      <w:r w:rsidR="0004119E">
        <w:rPr>
          <w:rFonts w:cs="Arial"/>
        </w:rPr>
        <w:t>which</w:t>
      </w:r>
      <w:r w:rsidR="00CA65D1">
        <w:rPr>
          <w:rFonts w:cs="Arial"/>
        </w:rPr>
        <w:t xml:space="preserve"> we have following agreement from RAN2#113e. </w:t>
      </w:r>
    </w:p>
    <w:p w14:paraId="4F1FDE98" w14:textId="3EB06D8A" w:rsidR="00CA65D1" w:rsidRDefault="00CA65D1" w:rsidP="00CA65D1">
      <w:pPr>
        <w:pStyle w:val="ac"/>
        <w:spacing w:before="120"/>
        <w:rPr>
          <w:rFonts w:cs="Arial"/>
        </w:rPr>
      </w:pPr>
      <w:r>
        <w:rPr>
          <w:rFonts w:cs="Arial"/>
        </w:rPr>
        <w:t>For broadcast and groupcast</w:t>
      </w:r>
    </w:p>
    <w:p w14:paraId="14AB57C5"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rPr>
          <w:noProof/>
        </w:rPr>
      </w:pPr>
      <w:bookmarkStart w:id="6" w:name="_Hlk64898376"/>
      <w:r>
        <w:t>2:</w:t>
      </w:r>
      <w:r>
        <w:tab/>
      </w:r>
      <w:r>
        <w:rPr>
          <w:noProof/>
        </w:rPr>
        <w:t xml:space="preserve">For SL groupcast/broadcast, </w:t>
      </w:r>
      <w:r w:rsidRPr="00331D77">
        <w:rPr>
          <w:noProof/>
        </w:rPr>
        <w:t xml:space="preserve">SL DRX configuration </w:t>
      </w:r>
      <w:r>
        <w:rPr>
          <w:noProof/>
        </w:rPr>
        <w:t>can be configured in common. FFS on granularity of SL DRX configuration.</w:t>
      </w:r>
    </w:p>
    <w:bookmarkEnd w:id="6"/>
    <w:p w14:paraId="0C52DF49" w14:textId="77777777" w:rsidR="00CA65D1" w:rsidRDefault="00CA65D1" w:rsidP="00CA65D1">
      <w:pPr>
        <w:pBdr>
          <w:top w:val="single" w:sz="4" w:space="1" w:color="auto"/>
          <w:left w:val="single" w:sz="4" w:space="4" w:color="auto"/>
          <w:bottom w:val="single" w:sz="4" w:space="1" w:color="auto"/>
          <w:right w:val="single" w:sz="4" w:space="4" w:color="auto"/>
        </w:pBdr>
      </w:pPr>
      <w:r>
        <w:t xml:space="preserve">1: </w:t>
      </w:r>
      <w:r>
        <w:tab/>
        <w:t>For broadcast/groupcast, for out-of-coverage case, TX-UE/RX-UE obtain DRX configuration from pre-configuration.</w:t>
      </w:r>
    </w:p>
    <w:p w14:paraId="624CA844"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2:</w:t>
      </w:r>
      <w:r>
        <w:tab/>
        <w:t>For broadcast/groupcast, for in-coverage case, RRC_IDLE/INACTIVE TX-UE/RX-UE obtain DRX configuration from SIB. It is up to network implementation how to coordinate active time between different cells.</w:t>
      </w:r>
    </w:p>
    <w:p w14:paraId="31E0341C"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3:</w:t>
      </w:r>
      <w:r>
        <w:tab/>
        <w:t>For broadcast/groupcast, for in-coverage case, for RRC_CONNECTED TX-UE/RX-UE can obtain DRX configuration from SIB. FFS on whether dedicated-RRC is also used.</w:t>
      </w:r>
    </w:p>
    <w:p w14:paraId="013BF63C" w14:textId="2A7CB8C4" w:rsidR="00CA65D1" w:rsidRPr="00F44670" w:rsidRDefault="00D60FEA" w:rsidP="00CA65D1">
      <w:r>
        <w:t>F</w:t>
      </w:r>
      <w:r w:rsidR="00CA65D1">
        <w:t>or unicast</w:t>
      </w:r>
    </w:p>
    <w:p w14:paraId="74620A06"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 xml:space="preserve">1: </w:t>
      </w:r>
      <w:r>
        <w:tab/>
        <w:t xml:space="preserve">For SL unicast (after SL unicast link is established), </w:t>
      </w:r>
      <w:r w:rsidRPr="00331D77">
        <w:t xml:space="preserve">SL DRX configuration can be configured per a pair of source/destination. </w:t>
      </w:r>
      <w:r>
        <w:t>FFS whether SL DRX operates per direction or for both directions.</w:t>
      </w:r>
    </w:p>
    <w:p w14:paraId="70278B27"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4:</w:t>
      </w:r>
      <w: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38125007"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 xml:space="preserve">5: </w:t>
      </w:r>
      <w:r>
        <w:tab/>
        <w:t>For unicast, for OOC scenario, adopt per-direction DRX configuration is as baseline. FFS on whether it is TX-centric or Rx-centric, i.e. TX UE or RX UE decides it.</w:t>
      </w:r>
    </w:p>
    <w:p w14:paraId="3194F5EF" w14:textId="2C552A5F" w:rsidR="00CA65D1" w:rsidRPr="005042EF" w:rsidRDefault="00D60FEA" w:rsidP="00CA65D1">
      <w:pPr>
        <w:pStyle w:val="ac"/>
        <w:spacing w:before="120"/>
        <w:rPr>
          <w:rFonts w:cs="Arial"/>
        </w:rPr>
      </w:pPr>
      <w:r>
        <w:rPr>
          <w:rFonts w:cs="Arial"/>
        </w:rPr>
        <w:t>For</w:t>
      </w:r>
      <w:r w:rsidR="00CA65D1">
        <w:rPr>
          <w:rFonts w:cs="Arial"/>
        </w:rPr>
        <w:t xml:space="preserve"> granularity </w:t>
      </w:r>
      <w:r>
        <w:rPr>
          <w:rFonts w:cs="Arial"/>
        </w:rPr>
        <w:t>of</w:t>
      </w:r>
      <w:r w:rsidR="00CA65D1">
        <w:rPr>
          <w:rFonts w:cs="Arial"/>
        </w:rPr>
        <w:t xml:space="preserve"> each configuration</w:t>
      </w:r>
    </w:p>
    <w:p w14:paraId="3AABA00D"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ind w:left="363" w:hanging="363"/>
        <w:rPr>
          <w:noProof/>
        </w:rPr>
      </w:pPr>
      <w:r>
        <w:t>2:</w:t>
      </w:r>
      <w:r>
        <w:tab/>
      </w:r>
      <w:r>
        <w:rPr>
          <w:noProof/>
        </w:rPr>
        <w:t xml:space="preserve">For SL groupcast/broadcast, </w:t>
      </w:r>
      <w:r w:rsidRPr="00331D77">
        <w:rPr>
          <w:noProof/>
        </w:rPr>
        <w:t xml:space="preserve">SL DRX configuration </w:t>
      </w:r>
      <w:r>
        <w:rPr>
          <w:noProof/>
        </w:rPr>
        <w:t>can be configured in common. FFS on granularity of SL DRX configuration.</w:t>
      </w:r>
    </w:p>
    <w:p w14:paraId="6527DE79"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RAN2 kindly agree that for groupcast and broadcast communication further granularity to multiple sets of DRX configurations (beyond just cast type) is required i.e. more than two DRX Cycle configurations should be supported in specification.</w:t>
      </w:r>
    </w:p>
    <w:p w14:paraId="458EBA4C"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ind w:left="363" w:hanging="363"/>
      </w:pPr>
      <w:r>
        <w:t>2:</w:t>
      </w:r>
      <w:r>
        <w:tab/>
        <w:t>RAN2 will study/discuss how PQI and/or L2 destination ID is used to derive groupcast and broadcast DRX configuration.</w:t>
      </w:r>
    </w:p>
    <w:p w14:paraId="0F8DD67F"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pPr>
      <w:r>
        <w:t>5:  For unicast, for OOC scenario, adopt per-direction DRX configuration is as baseline. FFS on whether it is TX-centric or Rx-centric, i.e. TX UE or RX UE decides it.</w:t>
      </w:r>
    </w:p>
    <w:p w14:paraId="4F6A744B" w14:textId="77777777" w:rsidR="00CA65D1" w:rsidRDefault="00CA65D1" w:rsidP="00CA65D1">
      <w:pPr>
        <w:pBdr>
          <w:top w:val="single" w:sz="4" w:space="1" w:color="auto"/>
          <w:left w:val="single" w:sz="4" w:space="4" w:color="auto"/>
          <w:bottom w:val="single" w:sz="4" w:space="1" w:color="auto"/>
          <w:right w:val="single" w:sz="4" w:space="4" w:color="auto"/>
        </w:pBdr>
        <w:tabs>
          <w:tab w:val="left" w:pos="1622"/>
        </w:tabs>
        <w:ind w:left="363" w:hanging="363"/>
      </w:pPr>
    </w:p>
    <w:p w14:paraId="7D923DC2" w14:textId="77777777" w:rsidR="0016457A" w:rsidRDefault="0016457A" w:rsidP="0016457A">
      <w:pPr>
        <w:pStyle w:val="Proposal"/>
      </w:pPr>
    </w:p>
    <w:bookmarkEnd w:id="5"/>
    <w:p w14:paraId="625B59CB" w14:textId="6A5E4322" w:rsidR="0016457A" w:rsidRPr="0016457A" w:rsidRDefault="0006667B" w:rsidP="0016457A">
      <w:pPr>
        <w:pStyle w:val="1"/>
      </w:pPr>
      <w:r>
        <w:lastRenderedPageBreak/>
        <w:t>Who to configure?</w:t>
      </w:r>
    </w:p>
    <w:p w14:paraId="61A9E902" w14:textId="0C91C431" w:rsidR="00D036C6" w:rsidRDefault="00D036C6" w:rsidP="00B806D2">
      <w:pPr>
        <w:pStyle w:val="2"/>
      </w:pPr>
      <w:r>
        <w:t>DRX for Broadcast</w:t>
      </w:r>
      <w:r w:rsidR="00342064">
        <w:t xml:space="preserve"> and Groupcast</w:t>
      </w:r>
    </w:p>
    <w:p w14:paraId="26ADA663" w14:textId="539E8D7B" w:rsidR="00B806D2" w:rsidRDefault="00B806D2" w:rsidP="00B806D2">
      <w:r>
        <w:rPr>
          <w:rFonts w:hint="eastAsia"/>
        </w:rPr>
        <w:t>A</w:t>
      </w:r>
      <w:r>
        <w:t>ccording to RAN2#113e agreement</w:t>
      </w:r>
      <w:r w:rsidR="00823595">
        <w:t xml:space="preserve">, </w:t>
      </w:r>
      <w:r>
        <w:t xml:space="preserve">the only FFS point </w:t>
      </w:r>
      <w:r w:rsidR="00823595">
        <w:t xml:space="preserve">for BC/GC DRX configuration </w:t>
      </w:r>
      <w:r>
        <w:t xml:space="preserve">is whether dedicated-RRC can be used for </w:t>
      </w:r>
      <w:r w:rsidR="0048483E">
        <w:t>RRC_CONNECTED TX-UE/RX-UE.</w:t>
      </w:r>
    </w:p>
    <w:p w14:paraId="0D0E7230" w14:textId="3935237F" w:rsidR="0048483E" w:rsidRDefault="0048483E" w:rsidP="00B806D2">
      <w:r>
        <w:t xml:space="preserve">Firstly, one should exclude the case of SIB </w:t>
      </w:r>
      <w:r w:rsidR="00845EC6">
        <w:t>delivery</w:t>
      </w:r>
      <w:r>
        <w:t xml:space="preserve"> using dedicated-RRC, which is still based on the cell-specific SIB information, i.e., not UE-specific configuration.</w:t>
      </w:r>
    </w:p>
    <w:p w14:paraId="32E92B4F" w14:textId="46A7F7BC" w:rsidR="0048483E" w:rsidRPr="009B6A9A" w:rsidRDefault="0048483E"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68249356"/>
      <w:r>
        <w:t xml:space="preserve">For </w:t>
      </w:r>
      <w:r w:rsidR="008A2957">
        <w:rPr>
          <w:rFonts w:hint="eastAsia"/>
        </w:rPr>
        <w:t>SL</w:t>
      </w:r>
      <w:r w:rsidR="008A2957">
        <w:t xml:space="preserve"> </w:t>
      </w:r>
      <w:r>
        <w:t>broadcast/groupcast, for in-coverage case, for RRC_CONNECTED TX-UE/RX-UE can obtain DRX configuration from SIB (which can be delivered via dedicated-RRC signalling).</w:t>
      </w:r>
      <w:bookmarkEnd w:id="7"/>
    </w:p>
    <w:p w14:paraId="232A68F1" w14:textId="5A45C574" w:rsidR="0048483E" w:rsidRDefault="0048483E" w:rsidP="00863BC8">
      <w:bookmarkStart w:id="8" w:name="_Toc59021316"/>
      <w:bookmarkStart w:id="9" w:name="_Toc59021463"/>
      <w:bookmarkStart w:id="10" w:name="_Toc59031912"/>
      <w:bookmarkEnd w:id="8"/>
      <w:bookmarkEnd w:id="9"/>
      <w:bookmarkEnd w:id="10"/>
      <w:r>
        <w:rPr>
          <w:rFonts w:hint="eastAsia"/>
        </w:rPr>
        <w:t>S</w:t>
      </w:r>
      <w:r>
        <w:t>econdly, whether UE-specific RRC is feasible:</w:t>
      </w:r>
    </w:p>
    <w:p w14:paraId="41B4E721" w14:textId="1A61C6F1" w:rsidR="0048483E" w:rsidRDefault="0048483E" w:rsidP="0016457A">
      <w:pPr>
        <w:pStyle w:val="af7"/>
        <w:numPr>
          <w:ilvl w:val="0"/>
          <w:numId w:val="23"/>
        </w:numPr>
        <w:ind w:left="357" w:hanging="357"/>
        <w:contextualSpacing w:val="0"/>
      </w:pPr>
      <w:r>
        <w:t>If the UE-specific RRC signalling is to configure DRX for RX-UE, it is obviously not feasible, data delivery group-cast and broadcast is naturally not per-UE;</w:t>
      </w:r>
    </w:p>
    <w:p w14:paraId="3419D907" w14:textId="2B0AE124" w:rsidR="0048483E" w:rsidRDefault="0048483E" w:rsidP="0016457A">
      <w:pPr>
        <w:pStyle w:val="af7"/>
        <w:numPr>
          <w:ilvl w:val="0"/>
          <w:numId w:val="23"/>
        </w:numPr>
        <w:ind w:left="357" w:hanging="357"/>
        <w:contextualSpacing w:val="0"/>
      </w:pPr>
      <w:r>
        <w:rPr>
          <w:rFonts w:hint="eastAsia"/>
        </w:rPr>
        <w:t>O</w:t>
      </w:r>
      <w:r>
        <w:t xml:space="preserve">r if the UE-specific RRC signalling is to configure DRX for TX-UE, it could be feasible, i.e., it can be used to configure per-UE TX resources, as a subset of </w:t>
      </w:r>
      <w:r w:rsidR="001550F8">
        <w:t>RX-resources allowed by the DRX configuration for RX-UE;</w:t>
      </w:r>
    </w:p>
    <w:p w14:paraId="09BBC5EB" w14:textId="40867A92" w:rsidR="00DC21F7" w:rsidRDefault="00DC21F7" w:rsidP="001550F8">
      <w:r>
        <w:rPr>
          <w:rFonts w:hint="eastAsia"/>
        </w:rPr>
        <w:t>B</w:t>
      </w:r>
      <w:r>
        <w:t>ut then if one for the latter point to go for the UE-specific DRX configuration, it should be achievable already by configuring UE-specific TX pool (mode-2) or via UE-specific SL grant provisioning (mode-1).</w:t>
      </w:r>
    </w:p>
    <w:p w14:paraId="0219162C" w14:textId="3D99E61E" w:rsidR="00DC21F7" w:rsidRDefault="00DC21F7" w:rsidP="0016457A">
      <w:pPr>
        <w:pStyle w:val="Observation"/>
        <w:tabs>
          <w:tab w:val="clear" w:pos="1304"/>
        </w:tabs>
        <w:ind w:left="1701" w:hanging="1701"/>
      </w:pPr>
      <w:bookmarkStart w:id="11" w:name="_Toc68249350"/>
      <w:r>
        <w:rPr>
          <w:rFonts w:hint="eastAsia"/>
        </w:rPr>
        <w:t>T</w:t>
      </w:r>
      <w:r>
        <w:t xml:space="preserve">he UE-specific DRX for RX-UE is not feasible, and the UE-specific DRX for TX-UE is already feasible by configuring TX resource (pool) in </w:t>
      </w:r>
      <w:r>
        <w:rPr>
          <w:rFonts w:hint="eastAsia"/>
        </w:rPr>
        <w:t>UE-</w:t>
      </w:r>
      <w:r>
        <w:t>specific manner.</w:t>
      </w:r>
      <w:bookmarkEnd w:id="11"/>
    </w:p>
    <w:p w14:paraId="541DE371" w14:textId="47EC1D9E" w:rsidR="00DC21F7" w:rsidRDefault="00DC21F7"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8249357"/>
      <w:r>
        <w:t xml:space="preserve">For SL broadcast and groupcast, do not pursue dedicated-RRC based </w:t>
      </w:r>
      <w:r w:rsidR="00845EC6">
        <w:t xml:space="preserve">UE-specific </w:t>
      </w:r>
      <w:r>
        <w:t>DRX configuration for RRC_CONNECTED TX-UE/RX-UE.</w:t>
      </w:r>
      <w:bookmarkEnd w:id="12"/>
    </w:p>
    <w:p w14:paraId="773095E8" w14:textId="222C4110" w:rsidR="00D036C6" w:rsidRDefault="00D036C6" w:rsidP="0016457A">
      <w:pPr>
        <w:pStyle w:val="2"/>
      </w:pPr>
      <w:r>
        <w:rPr>
          <w:rFonts w:hint="eastAsia"/>
        </w:rPr>
        <w:t>D</w:t>
      </w:r>
      <w:r>
        <w:t>RX for Unicast</w:t>
      </w:r>
    </w:p>
    <w:p w14:paraId="37D37BF3" w14:textId="77777777" w:rsidR="00050F9B" w:rsidRPr="00AB09A3" w:rsidRDefault="00050F9B" w:rsidP="00050F9B">
      <w:r>
        <w:rPr>
          <w:rFonts w:hint="eastAsia"/>
        </w:rPr>
        <w:t>F</w:t>
      </w:r>
      <w:r>
        <w:t>or Unicast, before digging into DRX configuration, it is helpful to re-screen the signalling flow</w:t>
      </w:r>
    </w:p>
    <w:p w14:paraId="4746E76D" w14:textId="77777777" w:rsidR="00050F9B" w:rsidRDefault="00050F9B" w:rsidP="00050F9B">
      <w:pPr>
        <w:keepNext/>
        <w:jc w:val="center"/>
      </w:pPr>
      <w:r>
        <w:object w:dxaOrig="2970" w:dyaOrig="3450" w14:anchorId="7ACA2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5pt;height:171.85pt" o:ole="">
            <v:imagedata r:id="rId11" o:title=""/>
          </v:shape>
          <o:OLEObject Type="Embed" ProgID="Mscgen.Chart" ShapeID="_x0000_i1025" DrawAspect="Content" ObjectID="_1678862102" r:id="rId12"/>
        </w:object>
      </w:r>
    </w:p>
    <w:p w14:paraId="06292BC0" w14:textId="658F3803" w:rsidR="00050F9B" w:rsidRDefault="00050F9B" w:rsidP="00050F9B">
      <w:pPr>
        <w:pStyle w:val="af5"/>
      </w:pPr>
      <w:r>
        <w:t xml:space="preserve">Figure </w:t>
      </w:r>
      <w:r>
        <w:fldChar w:fldCharType="begin"/>
      </w:r>
      <w:r>
        <w:instrText xml:space="preserve"> SEQ Figure \* ARABIC </w:instrText>
      </w:r>
      <w:r>
        <w:fldChar w:fldCharType="separate"/>
      </w:r>
      <w:r w:rsidR="00737AC1">
        <w:rPr>
          <w:noProof/>
        </w:rPr>
        <w:t>2</w:t>
      </w:r>
      <w:r>
        <w:fldChar w:fldCharType="end"/>
      </w:r>
      <w:r>
        <w:t xml:space="preserve"> Signaling flow chart for SL unicast link establishment</w:t>
      </w:r>
    </w:p>
    <w:p w14:paraId="3D8F945F" w14:textId="5EB32FE4" w:rsidR="00793A1A" w:rsidRDefault="00863BC8" w:rsidP="00793A1A">
      <w:r>
        <w:t>T</w:t>
      </w:r>
      <w:r w:rsidR="00AB09A3">
        <w:t xml:space="preserve">he </w:t>
      </w:r>
      <w:r>
        <w:t xml:space="preserve">first </w:t>
      </w:r>
      <w:r w:rsidR="00AB09A3">
        <w:t xml:space="preserve">question is how to implement the DRX for the PC5-S / PC5-RRC messages before </w:t>
      </w:r>
      <w:r w:rsidR="00793A1A">
        <w:t xml:space="preserve">AS-layer configuration. One straightforward solution is to rely on default configuration, i.e., non-DRX before </w:t>
      </w:r>
      <w:r w:rsidR="006A2A37">
        <w:t>each</w:t>
      </w:r>
      <w:r w:rsidR="004C1FD8">
        <w:t xml:space="preserve"> </w:t>
      </w:r>
      <w:r w:rsidR="00793A1A">
        <w:t>UE getting the dedicated configuration via PC5-RRC.</w:t>
      </w:r>
      <w:r w:rsidR="00793A1A">
        <w:rPr>
          <w:rFonts w:hint="eastAsia"/>
        </w:rPr>
        <w:t xml:space="preserve"> </w:t>
      </w:r>
      <w:r w:rsidR="00793A1A">
        <w:t>E.g.,</w:t>
      </w:r>
    </w:p>
    <w:p w14:paraId="76955D5C" w14:textId="77777777" w:rsidR="00F04590" w:rsidRDefault="00793A1A" w:rsidP="00D45391">
      <w:pPr>
        <w:spacing w:beforeLines="50" w:before="120"/>
      </w:pPr>
      <w:r>
        <w:t xml:space="preserve">For DCR message, </w:t>
      </w:r>
    </w:p>
    <w:p w14:paraId="566E180E" w14:textId="5526F763" w:rsidR="00793A1A" w:rsidRDefault="00F04590" w:rsidP="00DC0B3C">
      <w:pPr>
        <w:pStyle w:val="af7"/>
        <w:numPr>
          <w:ilvl w:val="1"/>
          <w:numId w:val="17"/>
        </w:numPr>
        <w:spacing w:beforeLines="50" w:before="120"/>
        <w:ind w:leftChars="10" w:left="440"/>
        <w:contextualSpacing w:val="0"/>
      </w:pPr>
      <w:r>
        <w:t xml:space="preserve">If it is sent in broadcast manner, </w:t>
      </w:r>
      <w:r w:rsidR="00793A1A">
        <w:t>it can follow the DRX mechanism for broadcast message, i.e., UE1 sending the PC5-S message to UE2 using broadcast resource pool, for which the power saving gain comes from the sparse resource pool.</w:t>
      </w:r>
    </w:p>
    <w:p w14:paraId="7EBDFFE8" w14:textId="77777777" w:rsidR="004C1FD8" w:rsidRDefault="00F04590" w:rsidP="00DC0B3C">
      <w:pPr>
        <w:pStyle w:val="af7"/>
        <w:numPr>
          <w:ilvl w:val="1"/>
          <w:numId w:val="17"/>
        </w:numPr>
        <w:spacing w:beforeLines="50" w:before="120"/>
        <w:ind w:leftChars="10" w:left="440"/>
        <w:contextualSpacing w:val="0"/>
      </w:pPr>
      <w:r>
        <w:rPr>
          <w:rFonts w:hint="eastAsia"/>
        </w:rPr>
        <w:lastRenderedPageBreak/>
        <w:t>I</w:t>
      </w:r>
      <w:r>
        <w:t xml:space="preserve">f it is sent in unicast manner, a default DRX configuration is needed, which has to be pre-known by Tx UE, e.g., a pre-defined On-duration, which can be derived by Rx-UE. </w:t>
      </w:r>
    </w:p>
    <w:p w14:paraId="08F87573" w14:textId="3107005A" w:rsidR="004C1FD8" w:rsidRDefault="004C1FD8" w:rsidP="00DC0B3C">
      <w:pPr>
        <w:pStyle w:val="af7"/>
        <w:numPr>
          <w:ilvl w:val="2"/>
          <w:numId w:val="18"/>
        </w:numPr>
        <w:spacing w:beforeLines="50" w:before="120"/>
        <w:ind w:leftChars="220" w:left="860"/>
        <w:contextualSpacing w:val="0"/>
      </w:pPr>
      <w:r>
        <w:t xml:space="preserve">If the on-duration is within the DRX on-duration for broadcast and if assuming the UE would anyway monitor broadcast traffic, there is nothing to be done. </w:t>
      </w:r>
    </w:p>
    <w:p w14:paraId="092D1BF0" w14:textId="7ABBD009" w:rsidR="00F04590" w:rsidRDefault="004C1FD8" w:rsidP="00DC0B3C">
      <w:pPr>
        <w:pStyle w:val="af7"/>
        <w:numPr>
          <w:ilvl w:val="2"/>
          <w:numId w:val="18"/>
        </w:numPr>
        <w:spacing w:beforeLines="50" w:before="120"/>
        <w:ind w:leftChars="220" w:left="860"/>
        <w:contextualSpacing w:val="0"/>
      </w:pPr>
      <w:r>
        <w:t>Otherwise, f</w:t>
      </w:r>
      <w:r w:rsidR="00F04590">
        <w:t>urther optimization can be considered, e.g., based on the ID of Rx-UE to allow UE-specific on-duration for signalling overhead evenly distribution.</w:t>
      </w:r>
    </w:p>
    <w:p w14:paraId="09009BA2" w14:textId="77777777" w:rsidR="00830556" w:rsidRDefault="00830556"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65139453"/>
      <w:bookmarkStart w:id="14" w:name="_Toc65140567"/>
      <w:bookmarkStart w:id="15" w:name="_Toc65140836"/>
      <w:bookmarkStart w:id="16" w:name="_Toc65140876"/>
      <w:bookmarkStart w:id="17" w:name="_Toc65143897"/>
      <w:bookmarkStart w:id="18" w:name="_Toc68249358"/>
      <w:bookmarkEnd w:id="13"/>
      <w:bookmarkEnd w:id="14"/>
      <w:bookmarkEnd w:id="15"/>
      <w:bookmarkEnd w:id="16"/>
      <w:bookmarkEnd w:id="17"/>
      <w:r>
        <w:t>For DCR message sent via broadcast L2 address, follow DRX for SL broadcast.</w:t>
      </w:r>
      <w:bookmarkEnd w:id="18"/>
    </w:p>
    <w:p w14:paraId="76875DFD" w14:textId="3C364FCE" w:rsidR="00685AF4" w:rsidRDefault="00830556"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68249359"/>
      <w:r>
        <w:t>For DCR message sent via unicast L2 address, RAN2 discuss either follow DRX for SL broadcast, or define specific DRX pattern for unicast DCR reception based on unicast L2 address</w:t>
      </w:r>
      <w:r w:rsidR="00685AF4">
        <w:t>.</w:t>
      </w:r>
      <w:bookmarkEnd w:id="19"/>
    </w:p>
    <w:p w14:paraId="5DF75666" w14:textId="77777777" w:rsidR="00830556" w:rsidRPr="00793A1A" w:rsidRDefault="00830556" w:rsidP="00830556">
      <w:pPr>
        <w:spacing w:beforeLines="50" w:before="120"/>
      </w:pPr>
      <w:r>
        <w:rPr>
          <w:rFonts w:hint="eastAsia"/>
        </w:rPr>
        <w:t>A</w:t>
      </w:r>
      <w:r>
        <w:t>fterward, for the other PC5-S messages (SMC, SMC-ACK, DCA) and PC5-RRC messages (</w:t>
      </w:r>
      <w:r w:rsidRPr="00EB44F1">
        <w:rPr>
          <w:i/>
          <w:iCs/>
        </w:rPr>
        <w:t>UECapabilityEnquiry</w:t>
      </w:r>
      <w:r w:rsidRPr="00EB44F1">
        <w:rPr>
          <w:i/>
          <w:iCs/>
          <w:noProof/>
        </w:rPr>
        <w:t xml:space="preserve">Sidelink, </w:t>
      </w:r>
      <w:r w:rsidRPr="00EB44F1">
        <w:rPr>
          <w:i/>
          <w:iCs/>
        </w:rPr>
        <w:t>UECapabilityInformation</w:t>
      </w:r>
      <w:r w:rsidRPr="00EB44F1">
        <w:rPr>
          <w:i/>
          <w:iCs/>
          <w:noProof/>
        </w:rPr>
        <w:t>Sidelink</w:t>
      </w:r>
      <w:r>
        <w:t xml:space="preserve">), the two UEs communicate without DRX, i.e., continuous reception is used. Until the reception of </w:t>
      </w:r>
      <w:r w:rsidRPr="00834AED">
        <w:rPr>
          <w:i/>
          <w:iCs/>
          <w:noProof/>
        </w:rPr>
        <w:t>RRCReconfigurationSidelink</w:t>
      </w:r>
      <w:r>
        <w:rPr>
          <w:iCs/>
          <w:noProof/>
        </w:rPr>
        <w:t>, DRX can be enabled afterward.</w:t>
      </w:r>
    </w:p>
    <w:p w14:paraId="163AA089" w14:textId="1BFFA65A" w:rsidR="00830556" w:rsidRPr="00D45391" w:rsidRDefault="00830556" w:rsidP="0083055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8249360"/>
      <w:r>
        <w:rPr>
          <w:rFonts w:hint="eastAsia"/>
        </w:rPr>
        <w:t>F</w:t>
      </w:r>
      <w:r>
        <w:t xml:space="preserve">or SL unicast, </w:t>
      </w:r>
      <w:r>
        <w:rPr>
          <w:iCs/>
          <w:noProof/>
        </w:rPr>
        <w:t>after receiving DCR message and before DRX configuration is configured successfully via PC5-RRC, the two UEs exchange data/signaling in non-DRX manner</w:t>
      </w:r>
      <w:r>
        <w:rPr>
          <w:i/>
          <w:iCs/>
          <w:noProof/>
        </w:rPr>
        <w:t>.</w:t>
      </w:r>
      <w:bookmarkEnd w:id="20"/>
      <w:r>
        <w:rPr>
          <w:i/>
          <w:iCs/>
          <w:noProof/>
        </w:rPr>
        <w:t xml:space="preserve"> </w:t>
      </w:r>
    </w:p>
    <w:p w14:paraId="154C2703" w14:textId="141E25CB" w:rsidR="0099098A" w:rsidRDefault="0099098A" w:rsidP="0099098A">
      <w:r>
        <w:rPr>
          <w:rFonts w:hint="eastAsia"/>
        </w:rPr>
        <w:t>T</w:t>
      </w:r>
      <w:r>
        <w:t>hen the problem is just which side to make the final decision on this, either Tx-UE side (or the network behind Tx-UE) or the Rx-UE side (or the network behind Rx-UE):</w:t>
      </w:r>
    </w:p>
    <w:p w14:paraId="343ED4F3" w14:textId="0C83E66F" w:rsidR="00EB44F1" w:rsidRDefault="00EB44F1" w:rsidP="00D45391">
      <w:pPr>
        <w:keepNext/>
        <w:jc w:val="center"/>
      </w:pPr>
      <w:r>
        <w:t xml:space="preserve">  </w:t>
      </w:r>
      <w:r w:rsidR="00873FCE">
        <w:object w:dxaOrig="5784" w:dyaOrig="3476" w14:anchorId="2D7D2080">
          <v:shape id="_x0000_i1026" type="#_x0000_t75" style="width:3in;height:130.4pt" o:ole="">
            <v:imagedata r:id="rId13" o:title=""/>
          </v:shape>
          <o:OLEObject Type="Embed" ProgID="Visio.Drawing.15" ShapeID="_x0000_i1026" DrawAspect="Content" ObjectID="_1678862103" r:id="rId14"/>
        </w:object>
      </w:r>
      <w:r w:rsidR="000811FB">
        <w:object w:dxaOrig="8431" w:dyaOrig="4785" w14:anchorId="3FE6FB68">
          <v:shape id="_x0000_i1027" type="#_x0000_t75" style="width:230.95pt;height:133.8pt" o:ole="">
            <v:imagedata r:id="rId15" o:title=""/>
          </v:shape>
          <o:OLEObject Type="Embed" ProgID="Visio.Drawing.15" ShapeID="_x0000_i1027" DrawAspect="Content" ObjectID="_1678862104" r:id="rId16"/>
        </w:object>
      </w:r>
    </w:p>
    <w:p w14:paraId="1F3024AB" w14:textId="66EDFC94" w:rsidR="0099098A" w:rsidRDefault="00EB44F1" w:rsidP="00D45391">
      <w:pPr>
        <w:pStyle w:val="af5"/>
      </w:pPr>
      <w:r>
        <w:t xml:space="preserve">Figure </w:t>
      </w:r>
      <w:r>
        <w:fldChar w:fldCharType="begin"/>
      </w:r>
      <w:r>
        <w:instrText xml:space="preserve"> SEQ Figure \* ARABIC </w:instrText>
      </w:r>
      <w:r>
        <w:fldChar w:fldCharType="separate"/>
      </w:r>
      <w:r w:rsidR="00737AC1">
        <w:rPr>
          <w:noProof/>
        </w:rPr>
        <w:t>3</w:t>
      </w:r>
      <w:r>
        <w:fldChar w:fldCharType="end"/>
      </w:r>
      <w:r>
        <w:t xml:space="preserve"> Unicast DRX configuration (</w:t>
      </w:r>
      <w:r w:rsidR="00873FCE">
        <w:t>L</w:t>
      </w:r>
      <w:r w:rsidR="00873FCE">
        <w:rPr>
          <w:rFonts w:hint="eastAsia"/>
        </w:rPr>
        <w:t>eft</w:t>
      </w:r>
      <w:r w:rsidR="00873FCE">
        <w:t xml:space="preserve">: Tx-UE centric, Right: </w:t>
      </w:r>
      <w:r>
        <w:t>Rx-UE centric)</w:t>
      </w:r>
    </w:p>
    <w:p w14:paraId="7F6D9A31" w14:textId="77777777" w:rsidR="00ED5AC7" w:rsidRDefault="00EB44F1" w:rsidP="00AA364A">
      <w:r>
        <w:rPr>
          <w:rFonts w:hint="eastAsia"/>
        </w:rPr>
        <w:t>C</w:t>
      </w:r>
      <w:r>
        <w:t xml:space="preserve">omparing the two approaches, </w:t>
      </w:r>
    </w:p>
    <w:tbl>
      <w:tblPr>
        <w:tblStyle w:val="afc"/>
        <w:tblW w:w="0" w:type="auto"/>
        <w:tblLook w:val="04A0" w:firstRow="1" w:lastRow="0" w:firstColumn="1" w:lastColumn="0" w:noHBand="0" w:noVBand="1"/>
      </w:tblPr>
      <w:tblGrid>
        <w:gridCol w:w="1440"/>
        <w:gridCol w:w="4099"/>
        <w:gridCol w:w="4090"/>
      </w:tblGrid>
      <w:tr w:rsidR="00ED5AC7" w14:paraId="41861AC1" w14:textId="77777777" w:rsidTr="0016457A">
        <w:tc>
          <w:tcPr>
            <w:tcW w:w="1440" w:type="dxa"/>
          </w:tcPr>
          <w:p w14:paraId="6C774500" w14:textId="4F395354" w:rsidR="00ED5AC7" w:rsidRDefault="00ED5AC7" w:rsidP="00AA364A">
            <w:r>
              <w:t>Disadvantage</w:t>
            </w:r>
          </w:p>
        </w:tc>
        <w:tc>
          <w:tcPr>
            <w:tcW w:w="4099" w:type="dxa"/>
          </w:tcPr>
          <w:p w14:paraId="369F061D" w14:textId="410E7E40" w:rsidR="00ED5AC7" w:rsidRDefault="00ED5AC7" w:rsidP="00AA364A">
            <w:r>
              <w:rPr>
                <w:rFonts w:hint="eastAsia"/>
              </w:rPr>
              <w:t>I</w:t>
            </w:r>
            <w:r>
              <w:t>f rely on Rx-UE to control the DRX configuration</w:t>
            </w:r>
          </w:p>
        </w:tc>
        <w:tc>
          <w:tcPr>
            <w:tcW w:w="4090" w:type="dxa"/>
          </w:tcPr>
          <w:p w14:paraId="0DBA5CC8" w14:textId="15A04A32" w:rsidR="00ED5AC7" w:rsidRDefault="00ED5AC7" w:rsidP="00AA364A">
            <w:r>
              <w:rPr>
                <w:rFonts w:hint="eastAsia"/>
              </w:rPr>
              <w:t>I</w:t>
            </w:r>
            <w:r>
              <w:t>f rely on Tx-UE to control the DRX configuration</w:t>
            </w:r>
          </w:p>
        </w:tc>
      </w:tr>
      <w:tr w:rsidR="00ED5AC7" w14:paraId="3FC1225F" w14:textId="77777777" w:rsidTr="0016457A">
        <w:tc>
          <w:tcPr>
            <w:tcW w:w="1440" w:type="dxa"/>
          </w:tcPr>
          <w:p w14:paraId="50BD3D7F" w14:textId="2F2F3C5A" w:rsidR="00ED5AC7" w:rsidRDefault="00ED5AC7" w:rsidP="00AA364A">
            <w:r>
              <w:t>1</w:t>
            </w:r>
          </w:p>
        </w:tc>
        <w:tc>
          <w:tcPr>
            <w:tcW w:w="4099" w:type="dxa"/>
          </w:tcPr>
          <w:p w14:paraId="06ED13BF" w14:textId="11C9588C" w:rsidR="00ED5AC7" w:rsidRDefault="00ED5AC7" w:rsidP="00AA364A">
            <w:r>
              <w:t>Two RX-UE may require a TX-UE to send data on the same resource, but that is infeasible since TX-UE can only perform one single transmission at one slot.</w:t>
            </w:r>
          </w:p>
        </w:tc>
        <w:tc>
          <w:tcPr>
            <w:tcW w:w="4090" w:type="dxa"/>
          </w:tcPr>
          <w:p w14:paraId="501B3B5C" w14:textId="5AE33548" w:rsidR="00ED5AC7" w:rsidRDefault="00ED5AC7" w:rsidP="00AA364A">
            <w:r>
              <w:rPr>
                <w:rFonts w:hint="eastAsia"/>
              </w:rPr>
              <w:t>d</w:t>
            </w:r>
            <w:r>
              <w:t>ifferent TX-UE may require a same RX-UE to wake up at different time, so increase the power consumption.</w:t>
            </w:r>
          </w:p>
        </w:tc>
      </w:tr>
      <w:tr w:rsidR="00ED5AC7" w14:paraId="1E420CCF" w14:textId="77777777" w:rsidTr="0016457A">
        <w:tc>
          <w:tcPr>
            <w:tcW w:w="1440" w:type="dxa"/>
          </w:tcPr>
          <w:p w14:paraId="6F506A34" w14:textId="5F23BE00" w:rsidR="00ED5AC7" w:rsidRDefault="00ED5AC7" w:rsidP="00AA364A">
            <w:r>
              <w:rPr>
                <w:rFonts w:hint="eastAsia"/>
              </w:rPr>
              <w:t>2</w:t>
            </w:r>
          </w:p>
        </w:tc>
        <w:tc>
          <w:tcPr>
            <w:tcW w:w="4099" w:type="dxa"/>
          </w:tcPr>
          <w:p w14:paraId="7B0748F8" w14:textId="49ABCEA7" w:rsidR="00ED5AC7" w:rsidRDefault="00ED5AC7" w:rsidP="00AA364A">
            <w:r>
              <w:rPr>
                <w:rFonts w:hint="eastAsia"/>
              </w:rPr>
              <w:t>I</w:t>
            </w:r>
            <w:r>
              <w:t xml:space="preserve">t violates the sidelink design framework of “Tx-centric” since Rel-12, i.e., Tx-UE itself </w:t>
            </w:r>
            <w:r>
              <w:rPr>
                <w:rFonts w:hint="eastAsia"/>
              </w:rPr>
              <w:t>(</w:t>
            </w:r>
            <w:r>
              <w:t xml:space="preserve">or the network behind) to decide on the transmission. In more details, the Rx-UE has no information on Tx-side traffic characteristics and resource configuration. Signaling-wise, currently PC5-RRC design is to rely on TX-UE to configure SDAP/PDCP/RLC/MAC/PHY configuration. If DRX configuration becomes an exceptional case, i.e., only this parameter is configured by Rx-UE, then when there is any </w:t>
            </w:r>
            <w:r w:rsidRPr="002F72C1">
              <w:t>causality</w:t>
            </w:r>
            <w:r>
              <w:t xml:space="preserve"> / coupling between DRX and other </w:t>
            </w:r>
            <w:r>
              <w:lastRenderedPageBreak/>
              <w:t>parameters, it becomes a chicken-and-egg issue, i.e., two related parameters configured by two separate entities (i.e., TX-UE and RX-UE), which may further cause discussion / work on how to coordinate between the two entities</w:t>
            </w:r>
          </w:p>
        </w:tc>
        <w:tc>
          <w:tcPr>
            <w:tcW w:w="4090" w:type="dxa"/>
          </w:tcPr>
          <w:p w14:paraId="61874A80" w14:textId="77777777" w:rsidR="00ED5AC7" w:rsidRDefault="00ED5AC7" w:rsidP="00AA364A"/>
        </w:tc>
      </w:tr>
      <w:tr w:rsidR="00ED5AC7" w14:paraId="60D09E76" w14:textId="77777777" w:rsidTr="0016457A">
        <w:tc>
          <w:tcPr>
            <w:tcW w:w="1440" w:type="dxa"/>
          </w:tcPr>
          <w:p w14:paraId="66F221C9" w14:textId="590EFCAC" w:rsidR="00ED5AC7" w:rsidRDefault="001114F3" w:rsidP="00AA364A">
            <w:r>
              <w:rPr>
                <w:rFonts w:hint="eastAsia"/>
              </w:rPr>
              <w:t>3</w:t>
            </w:r>
          </w:p>
        </w:tc>
        <w:tc>
          <w:tcPr>
            <w:tcW w:w="4099" w:type="dxa"/>
          </w:tcPr>
          <w:p w14:paraId="72070BE2" w14:textId="35015947" w:rsidR="00ED5AC7" w:rsidRDefault="001114F3" w:rsidP="00AA364A">
            <w:r>
              <w:rPr>
                <w:rFonts w:hint="eastAsia"/>
              </w:rPr>
              <w:t>W</w:t>
            </w:r>
            <w:r>
              <w:t>ithout information of Tx-side traffic characteristics and resource configuration, it is not feasible to rely on Rx-UE to make a final decision on the DRX configuration</w:t>
            </w:r>
            <w:r w:rsidDel="00ED5AC7">
              <w:t xml:space="preserve"> </w:t>
            </w:r>
          </w:p>
        </w:tc>
        <w:tc>
          <w:tcPr>
            <w:tcW w:w="4090" w:type="dxa"/>
          </w:tcPr>
          <w:p w14:paraId="135FE493" w14:textId="77777777" w:rsidR="00ED5AC7" w:rsidRDefault="00ED5AC7" w:rsidP="00AA364A"/>
        </w:tc>
      </w:tr>
    </w:tbl>
    <w:p w14:paraId="0B351F10" w14:textId="4F1FDE2C" w:rsidR="002F72C1" w:rsidRPr="001114F3" w:rsidRDefault="001114F3" w:rsidP="0016457A">
      <w:r w:rsidRPr="0061176B">
        <w:t xml:space="preserve">I.e., it seems TX-centric approach have more (less) advantages (disadvantages), especially considering that the only disadvantage can be </w:t>
      </w:r>
      <w:r w:rsidR="00845EC6" w:rsidRPr="0061176B">
        <w:t>alleviated</w:t>
      </w:r>
      <w:r w:rsidRPr="0061176B">
        <w:t xml:space="preserve"> by assistance information from RX-UE.</w:t>
      </w:r>
    </w:p>
    <w:p w14:paraId="003860AE" w14:textId="1D40A4B1" w:rsidR="001114F3" w:rsidRDefault="001114F3" w:rsidP="0016457A">
      <w:pPr>
        <w:pStyle w:val="Observation"/>
        <w:tabs>
          <w:tab w:val="clear" w:pos="1304"/>
        </w:tabs>
        <w:ind w:left="1701" w:hanging="1701"/>
      </w:pPr>
      <w:bookmarkStart w:id="21" w:name="_Toc68249351"/>
      <w:r w:rsidRPr="00BE7061">
        <w:t>TX-centric approach have more (less) advantages (disadvantages) than RX-centric approach</w:t>
      </w:r>
      <w:r>
        <w:t>.</w:t>
      </w:r>
      <w:bookmarkEnd w:id="21"/>
    </w:p>
    <w:p w14:paraId="4EA735D3" w14:textId="77777777" w:rsidR="00DC1A08" w:rsidRPr="001114F3" w:rsidRDefault="00DC1A08">
      <w:r w:rsidRPr="001114F3">
        <w:t>To mimic DRX configuration of Uu interface in RRC_CONNECTED state, for unicast, DRX-configuration as a part of AS-layer configuration, can be configured using PC5-RRC procedure for AS-layer configuration, which has been introduced in R16. In details:</w:t>
      </w:r>
    </w:p>
    <w:p w14:paraId="7FC8CACC" w14:textId="77777777" w:rsidR="00DC1A08" w:rsidRDefault="00DC1A08" w:rsidP="00DC1A08">
      <w:pPr>
        <w:pStyle w:val="af7"/>
        <w:numPr>
          <w:ilvl w:val="0"/>
          <w:numId w:val="15"/>
        </w:numPr>
        <w:ind w:left="357" w:hanging="357"/>
        <w:contextualSpacing w:val="0"/>
      </w:pPr>
      <w:r>
        <w:t>UE2 sends the DRX configuration to UE1, in order to configure the DRX parameter for UE2=&gt;UE1 direction;</w:t>
      </w:r>
    </w:p>
    <w:p w14:paraId="5518EA92" w14:textId="77777777" w:rsidR="00DC1A08" w:rsidRDefault="00DC1A08" w:rsidP="00DC1A08">
      <w:pPr>
        <w:pStyle w:val="af7"/>
        <w:numPr>
          <w:ilvl w:val="0"/>
          <w:numId w:val="15"/>
        </w:numPr>
        <w:ind w:left="357" w:hanging="357"/>
        <w:contextualSpacing w:val="0"/>
      </w:pPr>
      <w:r>
        <w:t>UE1 sends the DRX configuration to UE2, in order to configure the DRX parameter for UE1=&gt;UE2 direction;</w:t>
      </w:r>
    </w:p>
    <w:p w14:paraId="37EBC39F" w14:textId="77777777" w:rsidR="00DC1A08" w:rsidRDefault="00DC1A08" w:rsidP="00DC1A08">
      <w:r>
        <w:rPr>
          <w:rFonts w:hint="eastAsia"/>
        </w:rPr>
        <w:t>I</w:t>
      </w:r>
      <w:r>
        <w:t>n this way, the R16 configuration framework is kept, and DRX-configuration support is just to add the MAC layer parameters to the AS-layer configuration PC5-RRC procedure.</w:t>
      </w:r>
    </w:p>
    <w:p w14:paraId="1ED7CA51" w14:textId="1E74B9BD" w:rsidR="00A55C96" w:rsidRDefault="00A55C96" w:rsidP="00863BC8">
      <w:r>
        <w:rPr>
          <w:rFonts w:hint="eastAsia"/>
        </w:rPr>
        <w:t>O</w:t>
      </w:r>
      <w:r>
        <w:t xml:space="preserve">n the other hand, </w:t>
      </w:r>
      <w:r w:rsidR="00845EC6">
        <w:t>since</w:t>
      </w:r>
      <w:r>
        <w:t xml:space="preserve"> the power saving gain is mainly at Rx-UE side, which should have a chance to express its preference on the resources from power efficiency perspective.</w:t>
      </w:r>
      <w:r w:rsidR="00DC1A08">
        <w:t xml:space="preserve"> It is similar to the UAI message utilized in Uu interface to suggest DRX configuration from UE perspective.</w:t>
      </w:r>
    </w:p>
    <w:p w14:paraId="4730AFDF" w14:textId="5A8E1567" w:rsidR="00F56890" w:rsidRDefault="00F56890" w:rsidP="00D45391">
      <w:pPr>
        <w:keepNext/>
        <w:ind w:firstLineChars="600" w:firstLine="1200"/>
        <w:jc w:val="left"/>
      </w:pPr>
      <w:r>
        <w:object w:dxaOrig="8446" w:dyaOrig="4065" w14:anchorId="409A3F6D">
          <v:shape id="_x0000_i1028" type="#_x0000_t75" style="width:296.15pt;height:141.95pt" o:ole="">
            <v:imagedata r:id="rId17" o:title=""/>
          </v:shape>
          <o:OLEObject Type="Embed" ProgID="Visio.Drawing.15" ShapeID="_x0000_i1028" DrawAspect="Content" ObjectID="_1678862105" r:id="rId18"/>
        </w:object>
      </w:r>
    </w:p>
    <w:p w14:paraId="190584EE" w14:textId="1F7035B4" w:rsidR="00A55C96" w:rsidRDefault="00F56890" w:rsidP="00D45391">
      <w:pPr>
        <w:pStyle w:val="af5"/>
      </w:pPr>
      <w:r>
        <w:t xml:space="preserve">Figure </w:t>
      </w:r>
      <w:r>
        <w:fldChar w:fldCharType="begin"/>
      </w:r>
      <w:r>
        <w:instrText xml:space="preserve"> SEQ Figure \* ARABIC </w:instrText>
      </w:r>
      <w:r>
        <w:fldChar w:fldCharType="separate"/>
      </w:r>
      <w:r w:rsidR="00737AC1">
        <w:rPr>
          <w:noProof/>
        </w:rPr>
        <w:t>4</w:t>
      </w:r>
      <w:r>
        <w:fldChar w:fldCharType="end"/>
      </w:r>
      <w:r>
        <w:t xml:space="preserve"> </w:t>
      </w:r>
      <w:r w:rsidR="001E5FD3">
        <w:t>Unicast DRX configuration with assistance of DRX-Pattern Preference from Rx-UE</w:t>
      </w:r>
    </w:p>
    <w:p w14:paraId="7ED9859A" w14:textId="0B9190EC" w:rsidR="001E5FD3" w:rsidRDefault="001E5FD3" w:rsidP="00863BC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68249361"/>
      <w:r>
        <w:t xml:space="preserve">For </w:t>
      </w:r>
      <w:r w:rsidR="008A2957">
        <w:t xml:space="preserve">SL </w:t>
      </w:r>
      <w:r>
        <w:t xml:space="preserve">unicast, </w:t>
      </w:r>
      <w:r w:rsidR="001114F3">
        <w:t>rely on TX-UE to configure the per-direction DRX</w:t>
      </w:r>
      <w:r w:rsidR="008A2957">
        <w:t xml:space="preserve"> via PC5-RRC</w:t>
      </w:r>
      <w:r w:rsidR="001114F3">
        <w:t xml:space="preserve">, </w:t>
      </w:r>
      <w:r w:rsidR="00EB1F6E">
        <w:t>taking into account of</w:t>
      </w:r>
      <w:r w:rsidR="001114F3">
        <w:t xml:space="preserve"> assistance information from RX-UE</w:t>
      </w:r>
      <w:r>
        <w:t>.</w:t>
      </w:r>
      <w:bookmarkEnd w:id="22"/>
    </w:p>
    <w:p w14:paraId="13A2977E" w14:textId="30AE849A" w:rsidR="002F120E" w:rsidRDefault="002F120E" w:rsidP="002F120E">
      <w:r>
        <w:t xml:space="preserve">When it comes to the network involvement, </w:t>
      </w:r>
      <w:r>
        <w:rPr>
          <w:rFonts w:hint="eastAsia"/>
        </w:rPr>
        <w:t>r</w:t>
      </w:r>
      <w:r>
        <w:t xml:space="preserve">egardless of whether TX-centric or RX-centric approach is adopted, there is </w:t>
      </w:r>
    </w:p>
    <w:p w14:paraId="5F9A81A2" w14:textId="77777777" w:rsidR="002F120E" w:rsidRDefault="002F120E" w:rsidP="002F120E">
      <w:pPr>
        <w:pStyle w:val="af7"/>
        <w:numPr>
          <w:ilvl w:val="0"/>
          <w:numId w:val="33"/>
        </w:numPr>
        <w:spacing w:beforeLines="50" w:before="120"/>
        <w:ind w:left="357" w:hanging="357"/>
        <w:contextualSpacing w:val="0"/>
      </w:pPr>
      <w:r>
        <w:t>One UE (or the network behind) to decide on the SL DRX configuration, e.g., UE-A in the figure below; and</w:t>
      </w:r>
    </w:p>
    <w:p w14:paraId="456BFAEB" w14:textId="77777777" w:rsidR="002F120E" w:rsidRDefault="002F120E" w:rsidP="002F120E">
      <w:pPr>
        <w:pStyle w:val="af7"/>
        <w:numPr>
          <w:ilvl w:val="0"/>
          <w:numId w:val="33"/>
        </w:numPr>
        <w:spacing w:beforeLines="50" w:before="120"/>
        <w:ind w:left="357" w:hanging="357"/>
        <w:contextualSpacing w:val="0"/>
      </w:pPr>
      <w:r>
        <w:rPr>
          <w:rFonts w:hint="eastAsia"/>
        </w:rPr>
        <w:t>T</w:t>
      </w:r>
      <w:r>
        <w:t>he other UE (or the network behind) to follow the SL DRX configuration, e.g., UE-B in the figure below;</w:t>
      </w:r>
    </w:p>
    <w:p w14:paraId="5A85E5C2" w14:textId="77777777" w:rsidR="002F120E" w:rsidRDefault="002F120E" w:rsidP="002F120E">
      <w:r>
        <w:rPr>
          <w:rFonts w:hint="eastAsia"/>
        </w:rPr>
        <w:t>S</w:t>
      </w:r>
      <w:r>
        <w:t>o in the following figure, it can be seen that</w:t>
      </w:r>
    </w:p>
    <w:p w14:paraId="5DCC1BE4" w14:textId="77777777" w:rsidR="002F120E" w:rsidRDefault="002F120E" w:rsidP="002F120E">
      <w:pPr>
        <w:keepNext/>
      </w:pPr>
      <w:r>
        <w:object w:dxaOrig="13081" w:dyaOrig="2251" w14:anchorId="548493D1">
          <v:shape id="_x0000_i1029" type="#_x0000_t75" style="width:481.6pt;height:83.55pt" o:ole="">
            <v:imagedata r:id="rId19" o:title=""/>
          </v:shape>
          <o:OLEObject Type="Embed" ProgID="Visio.Drawing.15" ShapeID="_x0000_i1029" DrawAspect="Content" ObjectID="_1678862106" r:id="rId20"/>
        </w:object>
      </w:r>
    </w:p>
    <w:p w14:paraId="7A56E08D" w14:textId="77777777" w:rsidR="002F120E" w:rsidRDefault="002F120E" w:rsidP="002F120E">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DRX configuration and coordination between Uu/SL-DRX</w:t>
      </w:r>
    </w:p>
    <w:p w14:paraId="71F1828C" w14:textId="77777777" w:rsidR="002F120E" w:rsidRDefault="002F120E" w:rsidP="002F120E">
      <w:pPr>
        <w:pStyle w:val="af7"/>
        <w:numPr>
          <w:ilvl w:val="0"/>
          <w:numId w:val="33"/>
        </w:numPr>
        <w:ind w:left="357" w:hanging="357"/>
        <w:contextualSpacing w:val="0"/>
      </w:pPr>
      <w:r>
        <w:t>For UE-A (controlling UE), the serving network is the one sending out SL-DRX, so the coordination between SL-DRX and Uu-DRX is up to network implementation;</w:t>
      </w:r>
    </w:p>
    <w:p w14:paraId="592A227A" w14:textId="77777777" w:rsidR="002F120E" w:rsidRDefault="002F120E" w:rsidP="002F120E">
      <w:pPr>
        <w:pStyle w:val="af7"/>
        <w:numPr>
          <w:ilvl w:val="0"/>
          <w:numId w:val="33"/>
        </w:numPr>
        <w:ind w:left="357" w:hanging="357"/>
        <w:contextualSpacing w:val="0"/>
      </w:pPr>
      <w:r>
        <w:rPr>
          <w:rFonts w:hint="eastAsia"/>
        </w:rPr>
        <w:t>F</w:t>
      </w:r>
      <w:r>
        <w:t>or UE-B (controlled UE), for the serving network to coordinate between SL-DRX and Uu-DRX, the SL-DRX needs to be sent to the network by UE-B.</w:t>
      </w:r>
    </w:p>
    <w:p w14:paraId="407998A2" w14:textId="77777777" w:rsidR="002F120E" w:rsidRDefault="002F120E" w:rsidP="002F120E">
      <w:pPr>
        <w:pStyle w:val="Observation"/>
        <w:tabs>
          <w:tab w:val="clear" w:pos="1304"/>
        </w:tabs>
        <w:ind w:left="1701" w:hanging="1701"/>
      </w:pPr>
      <w:bookmarkStart w:id="23" w:name="_Toc61348423"/>
      <w:bookmarkStart w:id="24" w:name="_Toc68249352"/>
      <w:r>
        <w:rPr>
          <w:rFonts w:hint="eastAsia"/>
        </w:rPr>
        <w:t>F</w:t>
      </w:r>
      <w:r>
        <w:t>or SL unicast, for the UE deciding on the SL-DRX, its serving network can coordinate between SL-DRX and Uu-DRX by implementation.</w:t>
      </w:r>
      <w:bookmarkEnd w:id="23"/>
      <w:bookmarkEnd w:id="24"/>
    </w:p>
    <w:p w14:paraId="13E1516D" w14:textId="2CBB733E" w:rsidR="002F120E" w:rsidRDefault="002F120E" w:rsidP="002F120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5" w:name="_Toc61348426"/>
      <w:bookmarkStart w:id="26" w:name="_Toc68249362"/>
      <w:r>
        <w:rPr>
          <w:rFonts w:hint="eastAsia"/>
        </w:rPr>
        <w:t>F</w:t>
      </w:r>
      <w:r>
        <w:t>or SL unicast, for UE-A who receives SL-DRX configuration via RRCReconfigurationSidelink from the other UE-B, UE-A reports the received SL-DRX to network for network to decide Uu-DRX in a coordinated manner.</w:t>
      </w:r>
      <w:bookmarkEnd w:id="25"/>
      <w:bookmarkEnd w:id="26"/>
    </w:p>
    <w:p w14:paraId="45FD7C84" w14:textId="77777777" w:rsidR="002F120E" w:rsidRDefault="002F120E" w:rsidP="002F120E">
      <w:r>
        <w:rPr>
          <w:rFonts w:hint="eastAsia"/>
        </w:rPr>
        <w:t>O</w:t>
      </w:r>
      <w:r>
        <w:t>n the other hand, it is not preferred to let one UE to decide on the DRX parameter by its own:</w:t>
      </w:r>
    </w:p>
    <w:p w14:paraId="289EBD74" w14:textId="77777777" w:rsidR="002F120E" w:rsidRDefault="002F120E" w:rsidP="002F120E">
      <w:pPr>
        <w:pStyle w:val="af7"/>
        <w:numPr>
          <w:ilvl w:val="0"/>
          <w:numId w:val="33"/>
        </w:numPr>
      </w:pPr>
      <w:r>
        <w:t>For TX-centric approach, it is not preferred to let Tx-UE (or the network behind) to decide by its own, since the power saving gain is mainly at Rx-UE side, which should have a chance to express its preference on the resources from power efficiency perspective.</w:t>
      </w:r>
    </w:p>
    <w:p w14:paraId="6CD6DB63" w14:textId="77777777" w:rsidR="002F120E" w:rsidRDefault="002F120E" w:rsidP="002F120E">
      <w:pPr>
        <w:pStyle w:val="af7"/>
        <w:numPr>
          <w:ilvl w:val="0"/>
          <w:numId w:val="33"/>
        </w:numPr>
      </w:pPr>
      <w:r>
        <w:rPr>
          <w:rFonts w:hint="eastAsia"/>
        </w:rPr>
        <w:t>F</w:t>
      </w:r>
      <w:r>
        <w:t>or RX-centric approach, it is not preferred to let Rx-UE to decide by its own either, since the TX resources and traffic pattern information is under control by Tx-UE.</w:t>
      </w:r>
    </w:p>
    <w:p w14:paraId="09AB536A" w14:textId="77777777" w:rsidR="002F120E" w:rsidRDefault="002F120E" w:rsidP="002F120E">
      <w:r>
        <w:rPr>
          <w:rFonts w:hint="eastAsia"/>
        </w:rPr>
        <w:t>F</w:t>
      </w:r>
      <w:r>
        <w:t xml:space="preserve">urthermore, </w:t>
      </w:r>
    </w:p>
    <w:p w14:paraId="0CABB319" w14:textId="77777777" w:rsidR="002F120E" w:rsidRDefault="002F120E" w:rsidP="002F120E">
      <w:pPr>
        <w:pStyle w:val="af7"/>
        <w:numPr>
          <w:ilvl w:val="0"/>
          <w:numId w:val="33"/>
        </w:numPr>
      </w:pPr>
      <w:r>
        <w:t>If UE-A is in RRC_CONNECTED state, the preference is to be sent to the serving network, for it to decide on the proper DRX configuration;</w:t>
      </w:r>
    </w:p>
    <w:p w14:paraId="3202724A" w14:textId="77777777" w:rsidR="002F120E" w:rsidRDefault="002F120E" w:rsidP="002F120E">
      <w:pPr>
        <w:pStyle w:val="af7"/>
        <w:numPr>
          <w:ilvl w:val="0"/>
          <w:numId w:val="33"/>
        </w:numPr>
      </w:pPr>
      <w:r>
        <w:rPr>
          <w:rFonts w:hint="eastAsia"/>
        </w:rPr>
        <w:t>O</w:t>
      </w:r>
      <w:r>
        <w:t>r if UE-A in RRC_INACTIVE/IDLE state which is to receive paging message, the Uu DRX coordination can be implemented by UE-A implementation, i.e., to coordinate with the Uu paging occasion, when deciding on SL-DRX configuration;</w:t>
      </w:r>
    </w:p>
    <w:p w14:paraId="22E7612B" w14:textId="77777777" w:rsidR="002F120E" w:rsidRDefault="002F120E" w:rsidP="002F120E">
      <w:r>
        <w:rPr>
          <w:rFonts w:hint="eastAsia"/>
        </w:rPr>
        <w:t>C</w:t>
      </w:r>
      <w:r>
        <w:t>onsidering this, there should be one chance to let the controlled UE to express its preference to the controlling UE, for the controlling UE to make a compatible decision on the DRX parameter</w:t>
      </w:r>
    </w:p>
    <w:p w14:paraId="218771C2" w14:textId="77777777" w:rsidR="002F120E" w:rsidRDefault="002F120E" w:rsidP="002F120E">
      <w:pPr>
        <w:keepNext/>
      </w:pPr>
      <w:r>
        <w:object w:dxaOrig="13080" w:dyaOrig="2310" w14:anchorId="7D278DE4">
          <v:shape id="_x0000_i1030" type="#_x0000_t75" style="width:481.6pt;height:84.9pt" o:ole="">
            <v:imagedata r:id="rId21" o:title=""/>
          </v:shape>
          <o:OLEObject Type="Embed" ProgID="Visio.Drawing.15" ShapeID="_x0000_i1030" DrawAspect="Content" ObjectID="_1678862107" r:id="rId22"/>
        </w:object>
      </w:r>
    </w:p>
    <w:p w14:paraId="6423EFB9" w14:textId="77777777" w:rsidR="002F120E" w:rsidRPr="001E2990" w:rsidRDefault="002F120E" w:rsidP="002F120E">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w:t>
      </w:r>
      <w:r w:rsidRPr="001E2990">
        <w:t>DRX configuration and coordination between Uu/SL-DRX</w:t>
      </w:r>
      <w:r>
        <w:t xml:space="preserve"> (w/ preference from UE-B)</w:t>
      </w:r>
    </w:p>
    <w:p w14:paraId="51B07AA7" w14:textId="097C42D8" w:rsidR="002F120E" w:rsidRDefault="002F120E" w:rsidP="002F120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7" w:name="_Toc61348427"/>
      <w:bookmarkStart w:id="28" w:name="_Toc68249363"/>
      <w:r>
        <w:rPr>
          <w:rFonts w:hint="eastAsia"/>
        </w:rPr>
        <w:t>F</w:t>
      </w:r>
      <w:r>
        <w:t>or SL unicast, for UE-A who receives SL-DRX configuration via RRCReconfigurationSidelink from the other UE-B, UE</w:t>
      </w:r>
      <w:r>
        <w:rPr>
          <w:rFonts w:hint="eastAsia"/>
        </w:rPr>
        <w:t>-</w:t>
      </w:r>
      <w:r>
        <w:t>A sends the SL-DRX preference information to UE-B, and the UE-B (if in RRC_CONNECTED state) forward the SL-DRX preference information to its serving network.</w:t>
      </w:r>
      <w:bookmarkEnd w:id="27"/>
      <w:bookmarkEnd w:id="28"/>
    </w:p>
    <w:p w14:paraId="68C69203" w14:textId="77777777" w:rsidR="0006667B" w:rsidRDefault="0006667B" w:rsidP="0006667B">
      <w:pPr>
        <w:pStyle w:val="1"/>
      </w:pPr>
      <w:r>
        <w:t>How to configure?</w:t>
      </w:r>
    </w:p>
    <w:p w14:paraId="24DC59C7" w14:textId="77777777" w:rsidR="0006667B" w:rsidRDefault="0006667B" w:rsidP="0006667B">
      <w:pPr>
        <w:pStyle w:val="2"/>
        <w:ind w:left="576" w:hanging="576"/>
      </w:pPr>
      <w:r>
        <w:t>R16</w:t>
      </w:r>
      <w:r w:rsidRPr="0016457A">
        <w:t xml:space="preserve"> Compatibility </w:t>
      </w:r>
    </w:p>
    <w:p w14:paraId="346CF538" w14:textId="77777777" w:rsidR="0006667B" w:rsidRDefault="0006667B" w:rsidP="0006667B">
      <w:r>
        <w:t xml:space="preserve">The compatibility issue comes from the introduction of SL DRX in R17: </w:t>
      </w:r>
      <w:r>
        <w:rPr>
          <w:rFonts w:hint="eastAsia"/>
        </w:rPr>
        <w:t>A</w:t>
      </w:r>
      <w:r>
        <w:t>s shown in the following table</w:t>
      </w:r>
    </w:p>
    <w:p w14:paraId="53083B96" w14:textId="77777777" w:rsidR="0006667B" w:rsidRDefault="0006667B" w:rsidP="0006667B">
      <w:pPr>
        <w:pStyle w:val="af5"/>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rPr>
        <w:t>R16/17</w:t>
      </w:r>
      <w:r>
        <w:t xml:space="preserve"> </w:t>
      </w:r>
      <w:r>
        <w:rPr>
          <w:rFonts w:hint="eastAsia"/>
        </w:rPr>
        <w:t>compatibility</w:t>
      </w:r>
      <w:r>
        <w:t xml:space="preserve"> issue</w:t>
      </w:r>
    </w:p>
    <w:tbl>
      <w:tblPr>
        <w:tblStyle w:val="afc"/>
        <w:tblW w:w="0" w:type="auto"/>
        <w:tblLook w:val="04A0" w:firstRow="1" w:lastRow="0" w:firstColumn="1" w:lastColumn="0" w:noHBand="0" w:noVBand="1"/>
      </w:tblPr>
      <w:tblGrid>
        <w:gridCol w:w="3209"/>
        <w:gridCol w:w="3210"/>
        <w:gridCol w:w="3210"/>
      </w:tblGrid>
      <w:tr w:rsidR="0006667B" w14:paraId="62B64B4D" w14:textId="77777777" w:rsidTr="00431BD9">
        <w:tc>
          <w:tcPr>
            <w:tcW w:w="3209" w:type="dxa"/>
          </w:tcPr>
          <w:p w14:paraId="7DE2C5F3" w14:textId="77777777" w:rsidR="0006667B" w:rsidRDefault="0006667B" w:rsidP="00431BD9"/>
        </w:tc>
        <w:tc>
          <w:tcPr>
            <w:tcW w:w="3210" w:type="dxa"/>
          </w:tcPr>
          <w:p w14:paraId="7FD10105" w14:textId="77777777" w:rsidR="0006667B" w:rsidRDefault="0006667B" w:rsidP="00431BD9">
            <w:r>
              <w:rPr>
                <w:rFonts w:hint="eastAsia"/>
              </w:rPr>
              <w:t>R</w:t>
            </w:r>
            <w:r>
              <w:t>16 Tx UE</w:t>
            </w:r>
          </w:p>
        </w:tc>
        <w:tc>
          <w:tcPr>
            <w:tcW w:w="3210" w:type="dxa"/>
          </w:tcPr>
          <w:p w14:paraId="102125DD" w14:textId="77777777" w:rsidR="0006667B" w:rsidRDefault="0006667B" w:rsidP="00431BD9">
            <w:r>
              <w:rPr>
                <w:rFonts w:hint="eastAsia"/>
              </w:rPr>
              <w:t>R</w:t>
            </w:r>
            <w:r>
              <w:t xml:space="preserve">17 </w:t>
            </w:r>
            <w:r>
              <w:rPr>
                <w:rFonts w:hint="eastAsia"/>
              </w:rPr>
              <w:t>Tx</w:t>
            </w:r>
            <w:r>
              <w:t xml:space="preserve"> UE</w:t>
            </w:r>
          </w:p>
        </w:tc>
      </w:tr>
      <w:tr w:rsidR="0006667B" w14:paraId="017D2CF7" w14:textId="77777777" w:rsidTr="00431BD9">
        <w:tc>
          <w:tcPr>
            <w:tcW w:w="3209" w:type="dxa"/>
          </w:tcPr>
          <w:p w14:paraId="0673B5C6" w14:textId="77777777" w:rsidR="0006667B" w:rsidRDefault="0006667B" w:rsidP="00431BD9">
            <w:r>
              <w:t xml:space="preserve">Rx UE w/o DRX </w:t>
            </w:r>
          </w:p>
        </w:tc>
        <w:tc>
          <w:tcPr>
            <w:tcW w:w="3210" w:type="dxa"/>
          </w:tcPr>
          <w:p w14:paraId="20111684" w14:textId="77777777" w:rsidR="0006667B" w:rsidRDefault="0006667B" w:rsidP="00431BD9">
            <w:r>
              <w:t>Case-1</w:t>
            </w:r>
          </w:p>
        </w:tc>
        <w:tc>
          <w:tcPr>
            <w:tcW w:w="3210" w:type="dxa"/>
          </w:tcPr>
          <w:p w14:paraId="4A999886" w14:textId="77777777" w:rsidR="0006667B" w:rsidRDefault="0006667B" w:rsidP="00431BD9">
            <w:r>
              <w:t>Case-2</w:t>
            </w:r>
          </w:p>
        </w:tc>
      </w:tr>
      <w:tr w:rsidR="0006667B" w14:paraId="78E06A39" w14:textId="77777777" w:rsidTr="00431BD9">
        <w:tc>
          <w:tcPr>
            <w:tcW w:w="3209" w:type="dxa"/>
          </w:tcPr>
          <w:p w14:paraId="3A32C2DE" w14:textId="77777777" w:rsidR="0006667B" w:rsidRDefault="0006667B" w:rsidP="00431BD9">
            <w:r>
              <w:t>Rx UE w/ DRX (R17 UE)</w:t>
            </w:r>
          </w:p>
        </w:tc>
        <w:tc>
          <w:tcPr>
            <w:tcW w:w="3210" w:type="dxa"/>
          </w:tcPr>
          <w:p w14:paraId="486A8EE6" w14:textId="77777777" w:rsidR="0006667B" w:rsidRDefault="0006667B" w:rsidP="00431BD9">
            <w:r w:rsidRPr="00431BD9">
              <w:rPr>
                <w:color w:val="FF0000"/>
              </w:rPr>
              <w:t>NOK</w:t>
            </w:r>
          </w:p>
        </w:tc>
        <w:tc>
          <w:tcPr>
            <w:tcW w:w="3210" w:type="dxa"/>
          </w:tcPr>
          <w:p w14:paraId="3AF8E11A" w14:textId="77777777" w:rsidR="0006667B" w:rsidRDefault="0006667B" w:rsidP="00431BD9">
            <w:r>
              <w:t>Case-3</w:t>
            </w:r>
          </w:p>
        </w:tc>
      </w:tr>
    </w:tbl>
    <w:p w14:paraId="54580D5C" w14:textId="77777777" w:rsidR="0006667B" w:rsidRPr="002A3709" w:rsidRDefault="0006667B" w:rsidP="0006667B">
      <w:pPr>
        <w:pStyle w:val="Observation"/>
        <w:tabs>
          <w:tab w:val="clear" w:pos="1304"/>
        </w:tabs>
        <w:spacing w:beforeLines="50" w:before="120"/>
        <w:ind w:left="1701" w:hanging="1701"/>
        <w:jc w:val="left"/>
      </w:pPr>
      <w:bookmarkStart w:id="29" w:name="_Toc67496823"/>
      <w:bookmarkStart w:id="30" w:name="_Toc65052983"/>
      <w:bookmarkStart w:id="31" w:name="_Toc67496824"/>
      <w:bookmarkStart w:id="32" w:name="_Toc68249353"/>
      <w:bookmarkEnd w:id="29"/>
      <w:r>
        <w:t>Compatibility issue exists between R16 UE and R17 UE</w:t>
      </w:r>
      <w:bookmarkStart w:id="33" w:name="_Ref60924897"/>
      <w:r>
        <w:t xml:space="preserve"> configured with DL-DRX.</w:t>
      </w:r>
      <w:bookmarkEnd w:id="30"/>
      <w:bookmarkEnd w:id="31"/>
      <w:bookmarkEnd w:id="32"/>
      <w:bookmarkEnd w:id="33"/>
    </w:p>
    <w:p w14:paraId="5105579D" w14:textId="77777777" w:rsidR="0006667B" w:rsidRDefault="0006667B" w:rsidP="0006667B">
      <w:r>
        <w:t xml:space="preserve">R16 can only support Case-1, but the question is how for a R17 Tx UE to differentiate between </w:t>
      </w:r>
    </w:p>
    <w:p w14:paraId="54FF1007" w14:textId="77777777" w:rsidR="0006667B" w:rsidRDefault="0006667B" w:rsidP="0006667B">
      <w:pPr>
        <w:pStyle w:val="af7"/>
        <w:numPr>
          <w:ilvl w:val="0"/>
          <w:numId w:val="40"/>
        </w:numPr>
        <w:spacing w:beforeLines="50" w:before="120"/>
        <w:ind w:left="357" w:hanging="357"/>
        <w:contextualSpacing w:val="0"/>
      </w:pPr>
      <w:r>
        <w:t>Case-2: where the transmission is not restricted in time domain;</w:t>
      </w:r>
    </w:p>
    <w:p w14:paraId="5816CF42" w14:textId="77777777" w:rsidR="0006667B" w:rsidRPr="00431BD9" w:rsidRDefault="0006667B" w:rsidP="0006667B">
      <w:pPr>
        <w:pStyle w:val="af7"/>
        <w:numPr>
          <w:ilvl w:val="0"/>
          <w:numId w:val="40"/>
        </w:numPr>
        <w:spacing w:beforeLines="50" w:before="120"/>
        <w:ind w:left="357" w:hanging="357"/>
        <w:contextualSpacing w:val="0"/>
      </w:pPr>
      <w:r>
        <w:t>Case-3: where the transmission is restricted to the DRX active time;</w:t>
      </w:r>
    </w:p>
    <w:p w14:paraId="7E19F455" w14:textId="77777777" w:rsidR="0006667B" w:rsidRDefault="0006667B" w:rsidP="0006667B">
      <w:r>
        <w:t>According to 23.287, the mapping of service types and Tx profiles can be used to i</w:t>
      </w:r>
      <w:r w:rsidRPr="00D810FC">
        <w:t>ndicate for each Tx profile the corresponding transmission format</w:t>
      </w:r>
      <w:r>
        <w:t>.</w:t>
      </w:r>
      <w:r w:rsidRPr="00D53060">
        <w:t xml:space="preserve"> </w:t>
      </w:r>
      <w:r>
        <w:t xml:space="preserve">It can be applied here: </w:t>
      </w:r>
    </w:p>
    <w:p w14:paraId="44BF6D85" w14:textId="77777777" w:rsidR="0006667B" w:rsidRDefault="0006667B" w:rsidP="0006667B">
      <w:pPr>
        <w:pStyle w:val="af7"/>
        <w:numPr>
          <w:ilvl w:val="0"/>
          <w:numId w:val="40"/>
        </w:numPr>
        <w:spacing w:beforeLines="50" w:before="120"/>
        <w:ind w:left="357" w:hanging="357"/>
        <w:contextualSpacing w:val="0"/>
      </w:pPr>
      <w:r>
        <w:t xml:space="preserve">If the Tx profile for a specific service indicates Rel-17, then </w:t>
      </w:r>
      <w:r w:rsidRPr="00F91195">
        <w:t>the UE shall use Rel</w:t>
      </w:r>
      <w:r>
        <w:t>-</w:t>
      </w:r>
      <w:r w:rsidRPr="00F91195">
        <w:t>1</w:t>
      </w:r>
      <w:r>
        <w:t>7</w:t>
      </w:r>
      <w:r w:rsidRPr="00F91195">
        <w:t xml:space="preserve"> compatible format</w:t>
      </w:r>
      <w:r>
        <w:t xml:space="preserve">, i.e. considers this transmission is for DRX enabled UE, and only transmits when the Rx UE(s) is active. </w:t>
      </w:r>
    </w:p>
    <w:p w14:paraId="7ED95EE7" w14:textId="77777777" w:rsidR="0006667B" w:rsidRDefault="0006667B" w:rsidP="0006667B">
      <w:pPr>
        <w:pStyle w:val="af7"/>
        <w:numPr>
          <w:ilvl w:val="0"/>
          <w:numId w:val="40"/>
        </w:numPr>
        <w:spacing w:beforeLines="50" w:before="120"/>
        <w:ind w:left="357" w:hanging="357"/>
        <w:contextualSpacing w:val="0"/>
      </w:pPr>
      <w:r>
        <w:rPr>
          <w:rFonts w:hint="eastAsia"/>
        </w:rPr>
        <w:t>O</w:t>
      </w:r>
      <w:r>
        <w:t>therwise, there is no restriction to the transmission due to DRX.</w:t>
      </w:r>
    </w:p>
    <w:tbl>
      <w:tblPr>
        <w:tblStyle w:val="afc"/>
        <w:tblW w:w="0" w:type="auto"/>
        <w:tblLook w:val="04A0" w:firstRow="1" w:lastRow="0" w:firstColumn="1" w:lastColumn="0" w:noHBand="0" w:noVBand="1"/>
      </w:tblPr>
      <w:tblGrid>
        <w:gridCol w:w="9629"/>
      </w:tblGrid>
      <w:tr w:rsidR="0006667B" w14:paraId="1EA3D0B9" w14:textId="77777777" w:rsidTr="00431BD9">
        <w:tc>
          <w:tcPr>
            <w:tcW w:w="9629" w:type="dxa"/>
          </w:tcPr>
          <w:p w14:paraId="741AD114" w14:textId="77777777" w:rsidR="0006667B" w:rsidRDefault="0006667B" w:rsidP="00431BD9">
            <w:pPr>
              <w:rPr>
                <w:rFonts w:ascii="Times New Roman" w:hAnsi="Times New Roman"/>
                <w:highlight w:val="green"/>
              </w:rPr>
            </w:pPr>
            <w:r w:rsidRPr="00431BD9">
              <w:rPr>
                <w:rFonts w:ascii="Times New Roman" w:hAnsi="Times New Roman"/>
              </w:rPr>
              <w:t xml:space="preserve">The following sets of information for V2X communications over PC5 reference point is </w:t>
            </w:r>
            <w:r w:rsidRPr="00431BD9">
              <w:rPr>
                <w:rFonts w:ascii="Times New Roman" w:hAnsi="Times New Roman"/>
                <w:highlight w:val="green"/>
              </w:rPr>
              <w:t>provisioned to the UE:</w:t>
            </w:r>
          </w:p>
          <w:p w14:paraId="43D3F48F" w14:textId="77777777" w:rsidR="0006667B" w:rsidRPr="00431BD9" w:rsidRDefault="0006667B" w:rsidP="00431BD9">
            <w:pPr>
              <w:rPr>
                <w:rFonts w:ascii="Times New Roman" w:hAnsi="Times New Roman"/>
              </w:rPr>
            </w:pPr>
            <w:r>
              <w:rPr>
                <w:rFonts w:ascii="Times New Roman" w:hAnsi="Times New Roman" w:hint="eastAsia"/>
              </w:rPr>
              <w:t>[</w:t>
            </w:r>
            <w:r>
              <w:rPr>
                <w:rFonts w:ascii="Times New Roman" w:hAnsi="Times New Roman"/>
              </w:rPr>
              <w:t>…]</w:t>
            </w:r>
          </w:p>
          <w:p w14:paraId="3559FB60" w14:textId="77777777" w:rsidR="0006667B" w:rsidRPr="00431BD9" w:rsidRDefault="0006667B" w:rsidP="00431BD9">
            <w:pPr>
              <w:rPr>
                <w:rFonts w:ascii="Times New Roman" w:hAnsi="Times New Roman"/>
              </w:rPr>
            </w:pPr>
            <w:r w:rsidRPr="00431BD9">
              <w:rPr>
                <w:rFonts w:ascii="Times New Roman" w:hAnsi="Times New Roman"/>
              </w:rPr>
              <w:t>3)</w:t>
            </w:r>
            <w:r w:rsidRPr="00431BD9">
              <w:rPr>
                <w:rFonts w:ascii="Times New Roman" w:hAnsi="Times New Roman"/>
              </w:rPr>
              <w:tab/>
              <w:t>Policy/parameters for PC5 RAT selection and for PC5 Tx Profile selection:</w:t>
            </w:r>
          </w:p>
          <w:p w14:paraId="580D5B27" w14:textId="77777777" w:rsidR="0006667B" w:rsidRPr="00431BD9" w:rsidRDefault="0006667B" w:rsidP="00431BD9">
            <w:pPr>
              <w:rPr>
                <w:rFonts w:ascii="Times New Roman" w:hAnsi="Times New Roman"/>
              </w:rPr>
            </w:pPr>
            <w:r w:rsidRPr="00431BD9">
              <w:rPr>
                <w:rFonts w:ascii="Times New Roman" w:hAnsi="Times New Roman"/>
              </w:rPr>
              <w:t>-</w:t>
            </w:r>
            <w:r w:rsidRPr="00431BD9">
              <w:rPr>
                <w:rFonts w:ascii="Times New Roman" w:hAnsi="Times New Roman"/>
              </w:rPr>
              <w:tab/>
            </w:r>
            <w:r w:rsidRPr="00431BD9">
              <w:rPr>
                <w:rFonts w:ascii="Times New Roman" w:hAnsi="Times New Roman"/>
                <w:highlight w:val="green"/>
              </w:rPr>
              <w:t>The mapping of V2X service types</w:t>
            </w:r>
            <w:r w:rsidRPr="00431BD9">
              <w:rPr>
                <w:rFonts w:ascii="Times New Roman" w:hAnsi="Times New Roman"/>
              </w:rPr>
              <w:t xml:space="preserve"> to PC5 RAT(s) (e.g. LTE PC5, NR PC5 or both), and </w:t>
            </w:r>
            <w:r w:rsidRPr="00431BD9">
              <w:rPr>
                <w:rFonts w:ascii="Times New Roman" w:hAnsi="Times New Roman"/>
                <w:highlight w:val="green"/>
              </w:rPr>
              <w:t>to the corresponding Tx Profiles</w:t>
            </w:r>
            <w:r w:rsidRPr="00431BD9">
              <w:rPr>
                <w:rFonts w:ascii="Times New Roman" w:hAnsi="Times New Roman"/>
              </w:rPr>
              <w:t xml:space="preserve"> (see TS 36.300 [9] and TS 38.300 [11] for further information).</w:t>
            </w:r>
          </w:p>
          <w:p w14:paraId="136ED9BD" w14:textId="77777777" w:rsidR="0006667B" w:rsidRDefault="0006667B" w:rsidP="00431BD9">
            <w:r>
              <w:rPr>
                <w:rFonts w:ascii="Times New Roman" w:hAnsi="Times New Roman"/>
              </w:rPr>
              <w:t>[…]</w:t>
            </w:r>
          </w:p>
        </w:tc>
      </w:tr>
    </w:tbl>
    <w:p w14:paraId="0D8B115E" w14:textId="77777777" w:rsidR="0006667B" w:rsidRDefault="0006667B" w:rsidP="0006667B">
      <w:pPr>
        <w:pStyle w:val="Observation"/>
        <w:tabs>
          <w:tab w:val="clear" w:pos="1304"/>
        </w:tabs>
        <w:spacing w:beforeLines="50" w:before="120"/>
        <w:ind w:left="1701" w:hanging="1701"/>
      </w:pPr>
      <w:bookmarkStart w:id="34" w:name="_Toc67496825"/>
      <w:bookmarkStart w:id="35" w:name="_Toc65052984"/>
      <w:bookmarkStart w:id="36" w:name="_Toc67496826"/>
      <w:bookmarkStart w:id="37" w:name="_Toc68249354"/>
      <w:bookmarkEnd w:id="34"/>
      <w:r>
        <w:t>Tx profile can be used to differentiate the transmissions targeting at DRX-capable (R17) UE and DRX-incapable (R16) UE.</w:t>
      </w:r>
      <w:bookmarkEnd w:id="35"/>
      <w:bookmarkEnd w:id="36"/>
      <w:bookmarkEnd w:id="37"/>
    </w:p>
    <w:p w14:paraId="2B25F38E" w14:textId="1C6BEEFC" w:rsidR="0006667B" w:rsidRDefault="00BA29F2" w:rsidP="0006667B">
      <w:r>
        <w:t xml:space="preserve">One may consider another alternative of </w:t>
      </w:r>
      <w:r w:rsidR="0006667B">
        <w:t>split</w:t>
      </w:r>
      <w:r>
        <w:t>ting the</w:t>
      </w:r>
      <w:r w:rsidR="0006667B">
        <w:t xml:space="preserve"> pools, e.g., </w:t>
      </w:r>
    </w:p>
    <w:p w14:paraId="69FD4F19" w14:textId="77777777" w:rsidR="0006667B" w:rsidRDefault="0006667B" w:rsidP="0006667B">
      <w:pPr>
        <w:pStyle w:val="af7"/>
        <w:numPr>
          <w:ilvl w:val="0"/>
          <w:numId w:val="40"/>
        </w:numPr>
        <w:spacing w:beforeLines="50" w:before="120"/>
        <w:ind w:left="357" w:hanging="357"/>
        <w:contextualSpacing w:val="0"/>
      </w:pPr>
      <w:r>
        <w:rPr>
          <w:rFonts w:hint="eastAsia"/>
        </w:rPr>
        <w:t>R</w:t>
      </w:r>
      <w:r>
        <w:t>16 pool for the Rx UE w/o DRX (including R16 UE)</w:t>
      </w:r>
    </w:p>
    <w:p w14:paraId="35D05AFC" w14:textId="77777777" w:rsidR="0006667B" w:rsidRDefault="0006667B" w:rsidP="0006667B">
      <w:pPr>
        <w:pStyle w:val="af7"/>
        <w:numPr>
          <w:ilvl w:val="0"/>
          <w:numId w:val="40"/>
        </w:numPr>
        <w:spacing w:beforeLines="50" w:before="120"/>
        <w:ind w:left="357" w:hanging="357"/>
        <w:contextualSpacing w:val="0"/>
      </w:pPr>
      <w:r>
        <w:rPr>
          <w:rFonts w:hint="eastAsia"/>
        </w:rPr>
        <w:t>R</w:t>
      </w:r>
      <w:r>
        <w:t>17 pool for the Rx UE w/ DRX (for R17 UE only)</w:t>
      </w:r>
    </w:p>
    <w:p w14:paraId="0ED3AA93" w14:textId="5F289B2F" w:rsidR="00BA29F2" w:rsidRDefault="0006667B" w:rsidP="0006667B">
      <w:r>
        <w:rPr>
          <w:rFonts w:hint="eastAsia"/>
        </w:rPr>
        <w:t>B</w:t>
      </w:r>
      <w:r>
        <w:t xml:space="preserve">ut </w:t>
      </w:r>
      <w:r w:rsidR="00BA29F2">
        <w:t xml:space="preserve">this pool splitting method does not solve the issue, since </w:t>
      </w:r>
    </w:p>
    <w:p w14:paraId="33D64E70" w14:textId="195FCC01" w:rsidR="00BA29F2" w:rsidRDefault="00BA29F2" w:rsidP="00BA29F2">
      <w:pPr>
        <w:pStyle w:val="af7"/>
        <w:numPr>
          <w:ilvl w:val="0"/>
          <w:numId w:val="40"/>
        </w:numPr>
        <w:spacing w:beforeLines="50" w:before="120"/>
        <w:ind w:left="357" w:hanging="357"/>
        <w:contextualSpacing w:val="0"/>
      </w:pPr>
      <w:r>
        <w:rPr>
          <w:rFonts w:hint="eastAsia"/>
        </w:rPr>
        <w:t>F</w:t>
      </w:r>
      <w:r>
        <w:t>rom Rx perspective, even without pool division, it knows where to do the reception;</w:t>
      </w:r>
    </w:p>
    <w:p w14:paraId="0B220AE6" w14:textId="12E8D240" w:rsidR="00BA29F2" w:rsidRDefault="00BA29F2" w:rsidP="00BA29F2">
      <w:pPr>
        <w:pStyle w:val="af7"/>
        <w:numPr>
          <w:ilvl w:val="0"/>
          <w:numId w:val="40"/>
        </w:numPr>
        <w:spacing w:beforeLines="50" w:before="120"/>
        <w:ind w:left="357" w:hanging="357"/>
        <w:contextualSpacing w:val="0"/>
        <w:rPr>
          <w:rFonts w:hint="eastAsia"/>
        </w:rPr>
      </w:pPr>
      <w:r>
        <w:rPr>
          <w:rFonts w:hint="eastAsia"/>
        </w:rPr>
        <w:t>F</w:t>
      </w:r>
      <w:r>
        <w:t xml:space="preserve">rom Tx perspective, it still does not know how to select between case-2/3, i.e., which pool to select. In other words, </w:t>
      </w:r>
      <w:r>
        <w:t xml:space="preserve">if without Tx profile, Tx UE still does not know whether the upper layer data has to be sent considering DRX or not, so it implies that the Tx UE has to send the data in </w:t>
      </w:r>
      <w:r w:rsidRPr="00431BD9">
        <w:rPr>
          <w:b/>
        </w:rPr>
        <w:t>both</w:t>
      </w:r>
      <w:r>
        <w:t xml:space="preserve"> R16 pool and R17 pool in a redundant manner.</w:t>
      </w:r>
    </w:p>
    <w:p w14:paraId="34CA8932" w14:textId="1102B7EB" w:rsidR="0006667B" w:rsidRPr="00431BD9" w:rsidRDefault="0006667B" w:rsidP="0006667B">
      <w:pPr>
        <w:pStyle w:val="Observation"/>
        <w:tabs>
          <w:tab w:val="clear" w:pos="1304"/>
        </w:tabs>
        <w:spacing w:beforeLines="50" w:before="120"/>
        <w:ind w:left="1701" w:hanging="1701"/>
      </w:pPr>
      <w:bookmarkStart w:id="38" w:name="_Toc67496827"/>
      <w:bookmarkStart w:id="39" w:name="_Toc68249355"/>
      <w:r>
        <w:rPr>
          <w:rFonts w:hint="eastAsia"/>
        </w:rPr>
        <w:t>P</w:t>
      </w:r>
      <w:r>
        <w:t xml:space="preserve">ool separation between R16 and R17 </w:t>
      </w:r>
      <w:r w:rsidR="00BA29F2">
        <w:t>does not really help Tx UE to select between Rx UE w/ and w/o DRX</w:t>
      </w:r>
      <w:r>
        <w:t>.</w:t>
      </w:r>
      <w:bookmarkEnd w:id="38"/>
      <w:bookmarkEnd w:id="39"/>
    </w:p>
    <w:p w14:paraId="58FE0FF7" w14:textId="77777777" w:rsidR="0006667B" w:rsidRDefault="0006667B" w:rsidP="0006667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0" w:name="_Toc65052986"/>
      <w:bookmarkStart w:id="41" w:name="_Toc67496835"/>
      <w:bookmarkStart w:id="42" w:name="_Toc68249364"/>
      <w:r>
        <w:t>Introduce Tx profile for R17, at least to differentiate traffic targeting at DRX-capable (R17) and DRX-incapable (R16) UE.</w:t>
      </w:r>
      <w:bookmarkEnd w:id="40"/>
      <w:bookmarkEnd w:id="41"/>
      <w:bookmarkEnd w:id="42"/>
    </w:p>
    <w:p w14:paraId="25B7578A" w14:textId="77777777" w:rsidR="0006667B" w:rsidRDefault="0006667B" w:rsidP="0006667B">
      <w:pPr>
        <w:pStyle w:val="2"/>
        <w:ind w:left="576" w:hanging="576"/>
      </w:pPr>
      <w:r>
        <w:t>Applicable slot for SL-DRX</w:t>
      </w:r>
    </w:p>
    <w:p w14:paraId="05A616B0" w14:textId="77777777" w:rsidR="0006667B" w:rsidRDefault="0006667B" w:rsidP="0006667B">
      <w:r>
        <w:t xml:space="preserve">Before digging into the detailed aspect on cast-type-specific DRX configuration, maybe good to clarify the relationship between DRX configuration and resource configuration. </w:t>
      </w:r>
    </w:p>
    <w:p w14:paraId="4FC11156" w14:textId="77777777" w:rsidR="0006667B" w:rsidRDefault="0006667B" w:rsidP="0006667B">
      <w:r>
        <w:t>The DRX configuration may overlap with</w:t>
      </w:r>
    </w:p>
    <w:p w14:paraId="3CC3014F" w14:textId="77777777" w:rsidR="0006667B" w:rsidRDefault="0006667B" w:rsidP="0006667B">
      <w:pPr>
        <w:pStyle w:val="af7"/>
        <w:numPr>
          <w:ilvl w:val="0"/>
          <w:numId w:val="27"/>
        </w:numPr>
        <w:spacing w:beforeLines="50" w:before="120"/>
        <w:contextualSpacing w:val="0"/>
      </w:pPr>
      <w:r>
        <w:t>A/B: the configured SL resource pool, which can be either TX pool for TX-UE, or RX pool for RX-UE;</w:t>
      </w:r>
    </w:p>
    <w:p w14:paraId="20161136" w14:textId="77777777" w:rsidR="0006667B" w:rsidRDefault="0006667B" w:rsidP="0006667B">
      <w:pPr>
        <w:pStyle w:val="af7"/>
        <w:numPr>
          <w:ilvl w:val="0"/>
          <w:numId w:val="27"/>
        </w:numPr>
        <w:spacing w:beforeLines="50" w:before="120"/>
        <w:contextualSpacing w:val="0"/>
      </w:pPr>
      <w:r>
        <w:t>C: SL resources but out of any configured pool, which may include slots for SL SSB or reserved subframe;</w:t>
      </w:r>
    </w:p>
    <w:p w14:paraId="099F1279" w14:textId="77777777" w:rsidR="0006667B" w:rsidRDefault="0006667B" w:rsidP="0006667B">
      <w:pPr>
        <w:pStyle w:val="af7"/>
        <w:numPr>
          <w:ilvl w:val="0"/>
          <w:numId w:val="27"/>
        </w:numPr>
        <w:spacing w:beforeLines="50" w:before="120"/>
        <w:contextualSpacing w:val="0"/>
      </w:pPr>
      <w:r>
        <w:t>D: non SL resource, e.g., for SL deployed at Uu carrier, resource-D can be the subframes for UL/DL;</w:t>
      </w:r>
    </w:p>
    <w:p w14:paraId="369454DE" w14:textId="77777777" w:rsidR="0006667B" w:rsidRDefault="0006667B" w:rsidP="0006667B"/>
    <w:p w14:paraId="7388A93A" w14:textId="77777777" w:rsidR="0006667B" w:rsidRDefault="0006667B" w:rsidP="0006667B">
      <w:pPr>
        <w:keepNext/>
        <w:jc w:val="center"/>
      </w:pPr>
      <w:r>
        <w:rPr>
          <w:noProof/>
        </w:rPr>
        <w:lastRenderedPageBreak/>
        <w:drawing>
          <wp:inline distT="0" distB="0" distL="0" distR="0" wp14:anchorId="239E3156" wp14:editId="06D787D6">
            <wp:extent cx="2838552" cy="1322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2846" cy="1324299"/>
                    </a:xfrm>
                    <a:prstGeom prst="rect">
                      <a:avLst/>
                    </a:prstGeom>
                    <a:noFill/>
                  </pic:spPr>
                </pic:pic>
              </a:graphicData>
            </a:graphic>
          </wp:inline>
        </w:drawing>
      </w:r>
    </w:p>
    <w:p w14:paraId="5CD11B71" w14:textId="77777777" w:rsidR="0006667B" w:rsidRDefault="0006667B" w:rsidP="0006667B">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SL DRX configuration vs. SL resource configuration</w:t>
      </w:r>
    </w:p>
    <w:p w14:paraId="5D16A42D" w14:textId="77777777" w:rsidR="0006667B" w:rsidRDefault="0006667B" w:rsidP="0006667B">
      <w:r>
        <w:rPr>
          <w:rFonts w:hint="eastAsia"/>
        </w:rPr>
        <w:t>O</w:t>
      </w:r>
      <w:r>
        <w:t>bviously, DRX configuration has to reach a common understand at TX-UE side and RX-UE side, i.e., based on a common resource sets to calculate the length of offset and cycle, and based on a common resource sets to increase / decrease the timers. In light of that</w:t>
      </w:r>
    </w:p>
    <w:p w14:paraId="48A5424A" w14:textId="77777777" w:rsidR="0006667B" w:rsidRDefault="0006667B" w:rsidP="0006667B">
      <w:pPr>
        <w:pStyle w:val="af7"/>
        <w:numPr>
          <w:ilvl w:val="0"/>
          <w:numId w:val="30"/>
        </w:numPr>
        <w:ind w:left="357" w:hanging="357"/>
        <w:contextualSpacing w:val="0"/>
      </w:pPr>
      <w:r>
        <w:rPr>
          <w:rFonts w:hint="eastAsia"/>
        </w:rPr>
        <w:t>D</w:t>
      </w:r>
      <w:r>
        <w:t>RX configuration cannot be configured in a per-pool manner, since the TX-pool and RX-pool may be different for TX-UE and RX-UE;</w:t>
      </w:r>
    </w:p>
    <w:p w14:paraId="06ECF8F6" w14:textId="77777777" w:rsidR="0006667B" w:rsidRDefault="0006667B" w:rsidP="0006667B">
      <w:pPr>
        <w:pStyle w:val="af7"/>
        <w:numPr>
          <w:ilvl w:val="0"/>
          <w:numId w:val="30"/>
        </w:numPr>
        <w:ind w:left="357" w:hanging="357"/>
        <w:contextualSpacing w:val="0"/>
      </w:pPr>
      <w:r>
        <w:rPr>
          <w:rFonts w:hint="eastAsia"/>
        </w:rPr>
        <w:t>D</w:t>
      </w:r>
      <w:r>
        <w:t>RX configuration cannot be applied to non</w:t>
      </w:r>
      <w:r>
        <w:rPr>
          <w:rFonts w:hint="eastAsia"/>
        </w:rPr>
        <w:t>-SL</w:t>
      </w:r>
      <w:r>
        <w:t xml:space="preserve"> resource (resource-D above) and the resources which cannot be used for data transmission, i.e., subframe for SSB or reserved subframe;</w:t>
      </w:r>
    </w:p>
    <w:p w14:paraId="4C17B44E" w14:textId="77777777" w:rsidR="0006667B" w:rsidRDefault="0006667B" w:rsidP="0006667B">
      <w:r>
        <w:rPr>
          <w:rFonts w:hint="eastAsia"/>
        </w:rPr>
        <w:t>D</w:t>
      </w:r>
      <w:r>
        <w:t xml:space="preserve">ue to reasons above, the DRX configuration should be apply to </w:t>
      </w:r>
      <w:r w:rsidRPr="00431BD9">
        <w:rPr>
          <w:b/>
        </w:rPr>
        <w:t>resource-A/B plus the resource-C excluding the SSB and reserved subframe</w:t>
      </w:r>
      <w:r>
        <w:t>, i.e., all resources that can carry PSCCH/PSSCH</w:t>
      </w:r>
      <w:r>
        <w:rPr>
          <w:rFonts w:hint="eastAsia"/>
        </w:rPr>
        <w:t>.</w:t>
      </w:r>
    </w:p>
    <w:p w14:paraId="446D045B" w14:textId="77777777" w:rsidR="0006667B" w:rsidRDefault="0006667B" w:rsidP="0006667B">
      <w:r>
        <w:rPr>
          <w:rFonts w:hint="eastAsia"/>
        </w:rPr>
        <w:t>I</w:t>
      </w:r>
      <w:r>
        <w:t>t is also aligned with the definition in RAN1 as follows</w:t>
      </w:r>
    </w:p>
    <w:p w14:paraId="254CDFBE"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ko-KR"/>
        </w:rPr>
      </w:pPr>
      <w:r w:rsidRPr="0016457A">
        <w:rPr>
          <w:rFonts w:ascii="Times New Roman" w:eastAsia="Malgun Gothic" w:hAnsi="Times New Roman"/>
          <w:highlight w:val="yellow"/>
          <w:lang w:eastAsia="ko-KR"/>
        </w:rPr>
        <w:t xml:space="preserve">The set of slots that may belong to a sidelink resource pool is denoted by </w:t>
      </w:r>
      <m:oMath>
        <m:r>
          <w:rPr>
            <w:rFonts w:ascii="Cambria Math" w:eastAsia="Malgun Gothic" w:hAnsi="Cambria Math"/>
            <w:highlight w:val="yellow"/>
            <w:lang w:eastAsia="ko-KR"/>
          </w:rPr>
          <m:t>(</m:t>
        </m:r>
        <m:sSubSup>
          <m:sSubSupPr>
            <m:ctrlPr>
              <w:rPr>
                <w:rFonts w:ascii="Cambria Math" w:eastAsia="Malgun Gothic" w:hAnsi="Cambria Math"/>
                <w:i/>
                <w:highlight w:val="yellow"/>
                <w:lang w:eastAsia="ko-KR"/>
              </w:rPr>
            </m:ctrlPr>
          </m:sSubSupPr>
          <m:e>
            <m:r>
              <w:rPr>
                <w:rFonts w:ascii="Cambria Math" w:eastAsia="Malgun Gothic" w:hAnsi="Cambria Math"/>
                <w:highlight w:val="yellow"/>
                <w:lang w:eastAsia="ko-KR"/>
              </w:rPr>
              <m:t>t</m:t>
            </m:r>
          </m:e>
          <m:sub>
            <m:r>
              <w:rPr>
                <w:rFonts w:ascii="Cambria Math" w:eastAsia="Malgun Gothic" w:hAnsi="Cambria Math"/>
                <w:highlight w:val="yellow"/>
                <w:lang w:eastAsia="ko-KR"/>
              </w:rPr>
              <m:t>0</m:t>
            </m:r>
          </m:sub>
          <m:sup>
            <m:r>
              <w:rPr>
                <w:rFonts w:ascii="Cambria Math" w:eastAsia="Malgun Gothic" w:hAnsi="Cambria Math"/>
                <w:highlight w:val="yellow"/>
                <w:lang w:eastAsia="ko-KR"/>
              </w:rPr>
              <m:t>SL</m:t>
            </m:r>
          </m:sup>
        </m:sSubSup>
        <m:r>
          <w:rPr>
            <w:rFonts w:ascii="Cambria Math" w:eastAsia="Malgun Gothic" w:hAnsi="Cambria Math"/>
            <w:highlight w:val="yellow"/>
            <w:lang w:eastAsia="ko-KR"/>
          </w:rPr>
          <m:t>,</m:t>
        </m:r>
        <m:sSubSup>
          <m:sSubSupPr>
            <m:ctrlPr>
              <w:rPr>
                <w:rFonts w:ascii="Cambria Math" w:eastAsia="Malgun Gothic" w:hAnsi="Cambria Math"/>
                <w:i/>
                <w:highlight w:val="yellow"/>
                <w:lang w:eastAsia="ko-KR"/>
              </w:rPr>
            </m:ctrlPr>
          </m:sSubSupPr>
          <m:e>
            <m:r>
              <w:rPr>
                <w:rFonts w:ascii="Cambria Math" w:eastAsia="Malgun Gothic" w:hAnsi="Cambria Math"/>
                <w:highlight w:val="yellow"/>
                <w:lang w:eastAsia="ko-KR"/>
              </w:rPr>
              <m:t>t</m:t>
            </m:r>
          </m:e>
          <m:sub>
            <m:r>
              <w:rPr>
                <w:rFonts w:ascii="Cambria Math" w:eastAsia="Malgun Gothic" w:hAnsi="Cambria Math"/>
                <w:highlight w:val="yellow"/>
                <w:lang w:eastAsia="ko-KR"/>
              </w:rPr>
              <m:t>1</m:t>
            </m:r>
          </m:sub>
          <m:sup>
            <m:r>
              <w:rPr>
                <w:rFonts w:ascii="Cambria Math" w:eastAsia="Malgun Gothic" w:hAnsi="Cambria Math"/>
                <w:highlight w:val="yellow"/>
                <w:lang w:eastAsia="ko-KR"/>
              </w:rPr>
              <m:t>SL</m:t>
            </m:r>
          </m:sup>
        </m:sSubSup>
        <m:r>
          <w:rPr>
            <w:rFonts w:ascii="Cambria Math" w:eastAsia="Malgun Gothic" w:hAnsi="Cambria Math"/>
            <w:highlight w:val="yellow"/>
            <w:lang w:eastAsia="ko-KR"/>
          </w:rPr>
          <m:t>,⋯,</m:t>
        </m:r>
        <m:sSubSup>
          <m:sSubSupPr>
            <m:ctrlPr>
              <w:rPr>
                <w:rFonts w:ascii="Cambria Math" w:eastAsia="Malgun Gothic" w:hAnsi="Cambria Math"/>
                <w:i/>
                <w:highlight w:val="yellow"/>
                <w:lang w:eastAsia="ko-KR"/>
              </w:rPr>
            </m:ctrlPr>
          </m:sSubSupPr>
          <m:e>
            <m:r>
              <w:rPr>
                <w:rFonts w:ascii="Cambria Math" w:eastAsia="Malgun Gothic" w:hAnsi="Cambria Math"/>
                <w:highlight w:val="yellow"/>
                <w:lang w:eastAsia="ko-KR"/>
              </w:rPr>
              <m:t>t</m:t>
            </m:r>
          </m:e>
          <m:sub>
            <m:sSub>
              <m:sSubPr>
                <m:ctrlPr>
                  <w:rPr>
                    <w:rFonts w:ascii="Cambria Math" w:eastAsia="Malgun Gothic" w:hAnsi="Cambria Math"/>
                    <w:i/>
                    <w:highlight w:val="yellow"/>
                    <w:lang w:eastAsia="ko-KR"/>
                  </w:rPr>
                </m:ctrlPr>
              </m:sSubPr>
              <m:e>
                <m:r>
                  <w:rPr>
                    <w:rFonts w:ascii="Cambria Math" w:eastAsia="Malgun Gothic" w:hAnsi="Cambria Math"/>
                    <w:highlight w:val="yellow"/>
                    <w:lang w:eastAsia="ko-KR"/>
                  </w:rPr>
                  <m:t>T</m:t>
                </m:r>
              </m:e>
              <m:sub>
                <m:r>
                  <w:rPr>
                    <w:rFonts w:ascii="Cambria Math" w:eastAsia="Malgun Gothic" w:hAnsi="Cambria Math"/>
                    <w:highlight w:val="yellow"/>
                    <w:lang w:eastAsia="ko-KR"/>
                  </w:rPr>
                  <m:t>max</m:t>
                </m:r>
              </m:sub>
            </m:sSub>
            <m:r>
              <w:rPr>
                <w:rFonts w:ascii="Cambria Math" w:eastAsia="Malgun Gothic" w:hAnsi="Cambria Math"/>
                <w:highlight w:val="yellow"/>
                <w:lang w:eastAsia="ko-KR"/>
              </w:rPr>
              <m:t>-1</m:t>
            </m:r>
          </m:sub>
          <m:sup>
            <m:r>
              <w:rPr>
                <w:rFonts w:ascii="Cambria Math" w:eastAsia="Malgun Gothic" w:hAnsi="Cambria Math"/>
                <w:highlight w:val="yellow"/>
                <w:lang w:eastAsia="ko-KR"/>
              </w:rPr>
              <m:t>SL</m:t>
            </m:r>
          </m:sup>
        </m:sSubSup>
        <m:r>
          <w:rPr>
            <w:rFonts w:ascii="Cambria Math" w:eastAsia="Malgun Gothic" w:hAnsi="Cambria Math"/>
            <w:highlight w:val="yellow"/>
            <w:lang w:eastAsia="ko-KR"/>
          </w:rPr>
          <m:t>)</m:t>
        </m:r>
      </m:oMath>
      <w:r w:rsidRPr="00412799">
        <w:rPr>
          <w:rFonts w:ascii="Times New Roman" w:eastAsia="Malgun Gothic" w:hAnsi="Times New Roman" w:hint="eastAsia"/>
          <w:lang w:eastAsia="ko-KR"/>
        </w:rPr>
        <w:t xml:space="preserve"> where</w:t>
      </w:r>
    </w:p>
    <w:p w14:paraId="113036D8"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en-US"/>
        </w:rPr>
        <w:t>-</w:t>
      </w:r>
      <w:r w:rsidRPr="00412799">
        <w:rPr>
          <w:rFonts w:ascii="Times New Roman" w:hAnsi="Times New Roman"/>
          <w:lang w:val="x-none" w:eastAsia="en-US"/>
        </w:rPr>
        <w:tab/>
      </w:r>
      <m:oMath>
        <m:sSubSup>
          <m:sSubSupPr>
            <m:ctrlPr>
              <w:rPr>
                <w:rFonts w:ascii="Cambria Math" w:hAnsi="Cambria Math"/>
                <w:lang w:val="x-none" w:eastAsia="ko-KR"/>
              </w:rPr>
            </m:ctrlPr>
          </m:sSubSupPr>
          <m:e>
            <m:r>
              <m:rPr>
                <m:sty m:val="p"/>
              </m:rPr>
              <w:rPr>
                <w:rFonts w:ascii="Cambria Math" w:hAnsi="Cambria Math"/>
                <w:lang w:val="x-none" w:eastAsia="ko-KR"/>
              </w:rPr>
              <m:t>0≤</m:t>
            </m:r>
            <m:r>
              <w:rPr>
                <w:rFonts w:ascii="Cambria Math" w:hAnsi="Cambria Math"/>
                <w:lang w:val="x-none" w:eastAsia="ko-KR"/>
              </w:rPr>
              <m:t>t</m:t>
            </m:r>
          </m:e>
          <m:sub>
            <m:r>
              <w:rPr>
                <w:rFonts w:ascii="Cambria Math" w:hAnsi="Cambria Math"/>
                <w:lang w:val="x-none" w:eastAsia="ko-KR"/>
              </w:rPr>
              <m:t>i</m:t>
            </m:r>
          </m:sub>
          <m:sup>
            <m:r>
              <w:rPr>
                <w:rFonts w:ascii="Cambria Math" w:hAnsi="Cambria Math"/>
                <w:lang w:val="x-none" w:eastAsia="ko-KR"/>
              </w:rPr>
              <m:t>SL</m:t>
            </m:r>
          </m:sup>
        </m:sSubSup>
        <m:r>
          <m:rPr>
            <m:sty m:val="p"/>
          </m:rPr>
          <w:rPr>
            <w:rFonts w:ascii="Cambria Math" w:hAnsi="Cambria Math"/>
            <w:lang w:val="x-none" w:eastAsia="ko-KR"/>
          </w:rPr>
          <m:t>&lt;10240×</m:t>
        </m:r>
        <m:sSup>
          <m:sSupPr>
            <m:ctrlPr>
              <w:rPr>
                <w:rFonts w:ascii="Cambria Math" w:hAnsi="Cambria Math"/>
                <w:lang w:val="x-none" w:eastAsia="ko-KR"/>
              </w:rPr>
            </m:ctrlPr>
          </m:sSupPr>
          <m:e>
            <m:r>
              <m:rPr>
                <m:sty m:val="p"/>
              </m:rPr>
              <w:rPr>
                <w:rFonts w:ascii="Cambria Math" w:hAnsi="Cambria Math"/>
                <w:lang w:val="x-none" w:eastAsia="ko-KR"/>
              </w:rPr>
              <m:t>2</m:t>
            </m:r>
          </m:e>
          <m:sup>
            <m:r>
              <w:rPr>
                <w:rFonts w:ascii="Cambria Math" w:hAnsi="Cambria Math"/>
                <w:lang w:val="x-none" w:eastAsia="ko-KR"/>
              </w:rPr>
              <m:t>μ</m:t>
            </m:r>
          </m:sup>
        </m:sSup>
        <m:r>
          <m:rPr>
            <m:sty m:val="p"/>
          </m:rPr>
          <w:rPr>
            <w:rFonts w:ascii="Cambria Math" w:hAnsi="Cambria Math"/>
            <w:lang w:val="x-none" w:eastAsia="ko-KR"/>
          </w:rPr>
          <m:t>, 0≤</m:t>
        </m:r>
        <m:r>
          <w:rPr>
            <w:rFonts w:ascii="Cambria Math" w:hAnsi="Cambria Math"/>
            <w:lang w:val="x-none" w:eastAsia="ko-KR"/>
          </w:rPr>
          <m:t>i</m:t>
        </m:r>
        <m:r>
          <m:rPr>
            <m:sty m:val="p"/>
          </m:rPr>
          <w:rPr>
            <w:rFonts w:ascii="Cambria Math" w:hAnsi="Cambria Math"/>
            <w:lang w:val="x-none" w:eastAsia="ko-KR"/>
          </w:rPr>
          <m:t>&lt;</m:t>
        </m:r>
        <m:sSub>
          <m:sSubPr>
            <m:ctrlPr>
              <w:rPr>
                <w:rFonts w:ascii="Cambria Math" w:hAnsi="Cambria Math"/>
                <w:lang w:val="x-none" w:eastAsia="ko-KR"/>
              </w:rPr>
            </m:ctrlPr>
          </m:sSubPr>
          <m:e>
            <m:r>
              <w:rPr>
                <w:rFonts w:ascii="Cambria Math" w:hAnsi="Cambria Math"/>
                <w:lang w:val="x-none" w:eastAsia="ko-KR"/>
              </w:rPr>
              <m:t>T</m:t>
            </m:r>
          </m:e>
          <m:sub>
            <m:r>
              <w:rPr>
                <w:rFonts w:ascii="Cambria Math" w:hAnsi="Cambria Math"/>
                <w:lang w:val="x-none" w:eastAsia="ko-KR"/>
              </w:rPr>
              <m:t>max</m:t>
            </m:r>
          </m:sub>
        </m:sSub>
        <m:r>
          <m:rPr>
            <m:sty m:val="p"/>
          </m:rPr>
          <w:rPr>
            <w:rFonts w:ascii="Cambria Math" w:hAnsi="Cambria Math"/>
            <w:lang w:val="x-none" w:eastAsia="ko-KR"/>
          </w:rPr>
          <m:t>,</m:t>
        </m:r>
      </m:oMath>
      <w:r w:rsidRPr="00412799">
        <w:rPr>
          <w:rFonts w:ascii="Times New Roman" w:hAnsi="Times New Roman"/>
          <w:lang w:val="x-none" w:eastAsia="ko-KR"/>
        </w:rPr>
        <w:t xml:space="preserve"> </w:t>
      </w:r>
    </w:p>
    <w:p w14:paraId="01B4C681"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w:t>
      </w:r>
      <w:r w:rsidRPr="00412799">
        <w:rPr>
          <w:rFonts w:ascii="Times New Roman" w:hAnsi="Times New Roman"/>
          <w:lang w:val="x-none" w:eastAsia="ko-KR"/>
        </w:rPr>
        <w:tab/>
        <w:t>the slot index is relative to slot#0 of the radio frame corresponding to SFN 0 of the serving cell or DFN 0</w:t>
      </w:r>
      <w:r w:rsidRPr="00412799">
        <w:rPr>
          <w:rFonts w:ascii="Times New Roman" w:hAnsi="Times New Roman" w:hint="eastAsia"/>
          <w:lang w:val="x-none" w:eastAsia="ko-KR"/>
        </w:rPr>
        <w:t>,</w:t>
      </w:r>
    </w:p>
    <w:p w14:paraId="0F2FE1AA"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w:t>
      </w:r>
      <w:r w:rsidRPr="00412799">
        <w:rPr>
          <w:rFonts w:ascii="Times New Roman" w:hAnsi="Times New Roman"/>
          <w:lang w:val="x-none" w:eastAsia="ko-KR"/>
        </w:rPr>
        <w:tab/>
      </w:r>
      <w:r w:rsidRPr="00412799">
        <w:rPr>
          <w:rFonts w:ascii="Times New Roman" w:hAnsi="Times New Roman" w:hint="eastAsia"/>
          <w:lang w:val="x-none" w:eastAsia="ko-KR"/>
        </w:rPr>
        <w:t xml:space="preserve">the set includes all the </w:t>
      </w:r>
      <w:r w:rsidRPr="00412799">
        <w:rPr>
          <w:rFonts w:ascii="Times New Roman" w:hAnsi="Times New Roman"/>
          <w:lang w:val="x-none" w:eastAsia="ko-KR"/>
        </w:rPr>
        <w:t>slots</w:t>
      </w:r>
      <w:r w:rsidRPr="00412799">
        <w:rPr>
          <w:rFonts w:ascii="Times New Roman" w:hAnsi="Times New Roman" w:hint="eastAsia"/>
          <w:lang w:val="x-none" w:eastAsia="ko-KR"/>
        </w:rPr>
        <w:t xml:space="preserve"> except the following </w:t>
      </w:r>
      <w:r w:rsidRPr="00412799">
        <w:rPr>
          <w:rFonts w:ascii="Times New Roman" w:hAnsi="Times New Roman"/>
          <w:lang w:val="x-none" w:eastAsia="ko-KR"/>
        </w:rPr>
        <w:t>slots</w:t>
      </w:r>
      <w:r w:rsidRPr="00412799">
        <w:rPr>
          <w:rFonts w:ascii="Times New Roman" w:hAnsi="Times New Roman" w:hint="eastAsia"/>
          <w:lang w:val="x-none" w:eastAsia="ko-KR"/>
        </w:rPr>
        <w:t xml:space="preserve">, </w:t>
      </w:r>
    </w:p>
    <w:p w14:paraId="3AF0DCF9"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w:t>
      </w:r>
      <w:r w:rsidRPr="00412799">
        <w:rPr>
          <w:rFonts w:ascii="Times New Roman" w:hAnsi="Times New Roman"/>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S_SSB</m:t>
            </m:r>
          </m:sub>
        </m:sSub>
      </m:oMath>
      <w:r w:rsidRPr="00412799">
        <w:rPr>
          <w:rFonts w:ascii="Times New Roman" w:hAnsi="Times New Roman" w:hint="eastAsia"/>
          <w:lang w:val="x-none" w:eastAsia="ko-KR"/>
        </w:rPr>
        <w:t xml:space="preserve"> </w:t>
      </w:r>
      <w:r w:rsidRPr="00412799">
        <w:rPr>
          <w:rFonts w:ascii="Times New Roman" w:hAnsi="Times New Roman"/>
          <w:lang w:val="x-none" w:eastAsia="ko-KR"/>
        </w:rPr>
        <w:t>slots</w:t>
      </w:r>
      <w:r w:rsidRPr="00412799">
        <w:rPr>
          <w:rFonts w:ascii="Times New Roman" w:hAnsi="Times New Roman" w:hint="eastAsia"/>
          <w:lang w:val="x-none" w:eastAsia="ko-KR"/>
        </w:rPr>
        <w:t xml:space="preserve"> in which </w:t>
      </w:r>
      <w:r w:rsidRPr="00412799">
        <w:rPr>
          <w:rFonts w:ascii="Times New Roman" w:hAnsi="Times New Roman"/>
          <w:lang w:val="x-none" w:eastAsia="ko-KR"/>
        </w:rPr>
        <w:t>S-SS/PSBCH</w:t>
      </w:r>
      <w:r w:rsidRPr="00412799">
        <w:rPr>
          <w:rFonts w:ascii="Times New Roman" w:hAnsi="Times New Roman" w:hint="eastAsia"/>
          <w:lang w:val="x-none" w:eastAsia="ko-KR"/>
        </w:rPr>
        <w:t xml:space="preserve"> </w:t>
      </w:r>
      <w:r w:rsidRPr="00412799">
        <w:rPr>
          <w:rFonts w:ascii="Times New Roman" w:hAnsi="Times New Roman"/>
          <w:lang w:val="x-none" w:eastAsia="ko-KR"/>
        </w:rPr>
        <w:t>block</w:t>
      </w:r>
      <w:r w:rsidRPr="00412799">
        <w:rPr>
          <w:rFonts w:ascii="Times New Roman" w:hAnsi="Times New Roman" w:hint="eastAsia"/>
          <w:lang w:val="x-none" w:eastAsia="ko-KR"/>
        </w:rPr>
        <w:t xml:space="preserve"> </w:t>
      </w:r>
      <w:r w:rsidRPr="00412799">
        <w:rPr>
          <w:rFonts w:ascii="Times New Roman" w:hAnsi="Times New Roman"/>
          <w:lang w:val="x-none" w:eastAsia="ko-KR"/>
        </w:rPr>
        <w:t xml:space="preserve">(S-SSB) </w:t>
      </w:r>
      <w:r w:rsidRPr="00412799">
        <w:rPr>
          <w:rFonts w:ascii="Times New Roman" w:hAnsi="Times New Roman" w:hint="eastAsia"/>
          <w:lang w:val="x-none" w:eastAsia="ko-KR"/>
        </w:rPr>
        <w:t>is configured,</w:t>
      </w:r>
    </w:p>
    <w:p w14:paraId="455A1F5D"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w:t>
      </w:r>
      <w:r w:rsidRPr="00412799">
        <w:rPr>
          <w:rFonts w:ascii="Times New Roman" w:hAnsi="Times New Roman"/>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412799">
        <w:rPr>
          <w:rFonts w:ascii="Times New Roman" w:hAnsi="Times New Roman" w:hint="eastAsia"/>
          <w:lang w:val="x-none" w:eastAsia="ko-KR"/>
        </w:rPr>
        <w:t xml:space="preserve"> </w:t>
      </w:r>
      <w:r w:rsidRPr="00412799">
        <w:rPr>
          <w:rFonts w:ascii="Times New Roman" w:hAnsi="Times New Roman"/>
          <w:lang w:val="x-none" w:eastAsia="ko-KR"/>
        </w:rPr>
        <w:t xml:space="preserve">slots in each of which at least one of </w:t>
      </w:r>
      <w:r w:rsidRPr="00412799">
        <w:rPr>
          <w:rFonts w:ascii="Times New Roman" w:hAnsi="Times New Roman"/>
          <w:i/>
          <w:lang w:val="x-none" w:eastAsia="ko-KR"/>
        </w:rPr>
        <w:t>Y-th</w:t>
      </w:r>
      <w:r w:rsidRPr="00412799">
        <w:rPr>
          <w:rFonts w:ascii="Times New Roman" w:hAnsi="Times New Roman"/>
          <w:lang w:val="x-none" w:eastAsia="ko-KR"/>
        </w:rPr>
        <w:t xml:space="preserve">, </w:t>
      </w:r>
      <w:r w:rsidRPr="00412799">
        <w:rPr>
          <w:rFonts w:ascii="Times New Roman" w:hAnsi="Times New Roman"/>
          <w:i/>
          <w:lang w:val="x-none" w:eastAsia="ko-KR"/>
        </w:rPr>
        <w:t>(Y+1)-th</w:t>
      </w:r>
      <w:r w:rsidRPr="00412799">
        <w:rPr>
          <w:rFonts w:ascii="Times New Roman" w:hAnsi="Times New Roman"/>
          <w:lang w:val="x-none" w:eastAsia="ko-KR"/>
        </w:rPr>
        <w:t xml:space="preserve">, …, </w:t>
      </w:r>
      <w:r w:rsidRPr="00412799">
        <w:rPr>
          <w:rFonts w:ascii="Times New Roman" w:hAnsi="Times New Roman"/>
          <w:i/>
          <w:lang w:val="ru-RU" w:eastAsia="ko-KR"/>
        </w:rPr>
        <w:t>(Y+X-1)-th</w:t>
      </w:r>
      <w:r w:rsidRPr="00412799">
        <w:rPr>
          <w:rFonts w:ascii="Times New Roman" w:hAnsi="Times New Roman"/>
          <w:lang w:val="x-none" w:eastAsia="ko-KR"/>
        </w:rPr>
        <w:t xml:space="preserve"> OFDM symbols are not semi-statically configured as UL as per the higher layer parameter </w:t>
      </w:r>
      <w:r w:rsidRPr="00412799">
        <w:rPr>
          <w:rFonts w:ascii="Times New Roman" w:hAnsi="Times New Roman"/>
          <w:i/>
          <w:lang w:val="x-none" w:eastAsia="ko-KR"/>
        </w:rPr>
        <w:t>tdd-UL-DL-ConfigurationCommon</w:t>
      </w:r>
      <w:r w:rsidRPr="00412799">
        <w:rPr>
          <w:rFonts w:ascii="Times New Roman" w:hAnsi="Times New Roman" w:hint="eastAsia"/>
          <w:i/>
          <w:lang w:val="x-none"/>
        </w:rPr>
        <w:t>-r16</w:t>
      </w:r>
      <w:r w:rsidRPr="00412799">
        <w:rPr>
          <w:rFonts w:ascii="Times New Roman" w:hAnsi="Times New Roman"/>
          <w:lang w:val="x-none" w:eastAsia="ko-KR"/>
        </w:rPr>
        <w:t xml:space="preserve"> </w:t>
      </w:r>
      <w:r w:rsidRPr="00412799">
        <w:rPr>
          <w:rFonts w:ascii="Times New Roman" w:hAnsi="Times New Roman" w:hint="eastAsia"/>
          <w:lang w:val="x-none"/>
        </w:rPr>
        <w:t>of the serving cell if provided</w:t>
      </w:r>
      <w:r w:rsidRPr="00412799">
        <w:rPr>
          <w:rFonts w:ascii="Times New Roman" w:hAnsi="Times New Roman"/>
          <w:i/>
          <w:lang w:val="x-none" w:eastAsia="ko-KR"/>
        </w:rPr>
        <w:t xml:space="preserve"> </w:t>
      </w:r>
      <w:r w:rsidRPr="00412799">
        <w:rPr>
          <w:rFonts w:ascii="Times New Roman" w:hAnsi="Times New Roman"/>
          <w:lang w:val="x-none" w:eastAsia="ko-KR"/>
        </w:rPr>
        <w:t>or</w:t>
      </w:r>
      <w:r w:rsidRPr="00412799">
        <w:rPr>
          <w:rFonts w:ascii="Times New Roman" w:hAnsi="Times New Roman"/>
          <w:i/>
          <w:lang w:val="x-none" w:eastAsia="ko-KR"/>
        </w:rPr>
        <w:t xml:space="preserve"> sl-TDD-Configuration</w:t>
      </w:r>
      <w:r w:rsidRPr="00412799">
        <w:rPr>
          <w:rFonts w:ascii="Times New Roman" w:hAnsi="Times New Roman" w:hint="eastAsia"/>
          <w:i/>
          <w:lang w:val="x-none"/>
        </w:rPr>
        <w:t xml:space="preserve">-r16 </w:t>
      </w:r>
      <w:r w:rsidRPr="00412799">
        <w:rPr>
          <w:rFonts w:ascii="Times New Roman" w:hAnsi="Times New Roman" w:hint="eastAsia"/>
          <w:lang w:val="x-none"/>
        </w:rPr>
        <w:t xml:space="preserve">if provided or </w:t>
      </w:r>
      <w:r w:rsidRPr="00412799">
        <w:rPr>
          <w:rFonts w:ascii="Times New Roman" w:hAnsi="Times New Roman" w:hint="eastAsia"/>
          <w:i/>
          <w:lang w:val="x-none"/>
        </w:rPr>
        <w:t>sl-TDD-Config-r16</w:t>
      </w:r>
      <w:r w:rsidRPr="00412799">
        <w:rPr>
          <w:rFonts w:ascii="Times New Roman" w:hAnsi="Times New Roman" w:hint="eastAsia"/>
          <w:lang w:val="x-none"/>
        </w:rPr>
        <w:t xml:space="preserve"> of the received PSBCH if provided</w:t>
      </w:r>
      <w:r w:rsidRPr="00412799">
        <w:rPr>
          <w:rFonts w:ascii="Times New Roman" w:hAnsi="Times New Roman"/>
          <w:lang w:val="x-none" w:eastAsia="ko-KR"/>
        </w:rPr>
        <w:t xml:space="preserve">, where </w:t>
      </w:r>
      <w:r w:rsidRPr="00412799">
        <w:rPr>
          <w:rFonts w:ascii="Times New Roman" w:hAnsi="Times New Roman"/>
          <w:i/>
          <w:lang w:val="ru-RU" w:eastAsia="ko-KR"/>
        </w:rPr>
        <w:t>Y</w:t>
      </w:r>
      <w:r w:rsidRPr="00412799">
        <w:rPr>
          <w:rFonts w:ascii="Times New Roman" w:hAnsi="Times New Roman"/>
          <w:i/>
          <w:lang w:val="x-none" w:eastAsia="ko-KR"/>
        </w:rPr>
        <w:t xml:space="preserve"> </w:t>
      </w:r>
      <w:r w:rsidRPr="00412799">
        <w:rPr>
          <w:rFonts w:ascii="Times New Roman" w:hAnsi="Times New Roman"/>
          <w:lang w:val="x-none" w:eastAsia="ko-KR"/>
        </w:rPr>
        <w:t>and</w:t>
      </w:r>
      <w:r w:rsidRPr="00412799">
        <w:rPr>
          <w:rFonts w:ascii="Times New Roman" w:hAnsi="Times New Roman"/>
          <w:i/>
          <w:lang w:val="x-none" w:eastAsia="ko-KR"/>
        </w:rPr>
        <w:t xml:space="preserve"> X</w:t>
      </w:r>
      <w:r w:rsidRPr="00412799">
        <w:rPr>
          <w:rFonts w:ascii="Times New Roman" w:hAnsi="Times New Roman"/>
          <w:i/>
          <w:lang w:val="ru-RU" w:eastAsia="ko-KR"/>
        </w:rPr>
        <w:t xml:space="preserve"> </w:t>
      </w:r>
      <w:r w:rsidRPr="00412799">
        <w:rPr>
          <w:rFonts w:ascii="Times New Roman" w:hAnsi="Times New Roman"/>
          <w:lang w:val="x-none" w:eastAsia="ko-KR"/>
        </w:rPr>
        <w:t xml:space="preserve">are set by the higher layer parameters </w:t>
      </w:r>
      <w:r w:rsidRPr="00412799">
        <w:rPr>
          <w:rFonts w:ascii="Times New Roman" w:hAnsi="Times New Roman"/>
          <w:i/>
          <w:lang w:val="ru-RU" w:eastAsia="ko-KR"/>
        </w:rPr>
        <w:t>sl-StartSymbol</w:t>
      </w:r>
      <w:r w:rsidRPr="00412799">
        <w:rPr>
          <w:rFonts w:ascii="Times New Roman" w:hAnsi="Times New Roman"/>
          <w:lang w:val="x-none" w:eastAsia="ko-KR"/>
        </w:rPr>
        <w:t xml:space="preserve"> and </w:t>
      </w:r>
      <w:r w:rsidRPr="00412799">
        <w:rPr>
          <w:rFonts w:ascii="Times New Roman" w:hAnsi="Times New Roman"/>
          <w:i/>
          <w:lang w:val="ru-RU" w:eastAsia="ko-KR"/>
        </w:rPr>
        <w:t>sl-LengthSymbols</w:t>
      </w:r>
      <w:r w:rsidRPr="00412799">
        <w:rPr>
          <w:rFonts w:ascii="Times New Roman" w:hAnsi="Times New Roman"/>
          <w:lang w:val="x-none" w:eastAsia="ko-KR"/>
        </w:rPr>
        <w:t>, respectively.</w:t>
      </w:r>
    </w:p>
    <w:p w14:paraId="2D7203A2"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en-US" w:eastAsia="ko-KR"/>
        </w:rPr>
        <w:t>-</w:t>
      </w:r>
      <w:r w:rsidRPr="00412799">
        <w:rPr>
          <w:rFonts w:ascii="Times New Roman" w:hAnsi="Times New Roman"/>
          <w:lang w:val="en-US" w:eastAsia="ko-KR"/>
        </w:rPr>
        <w:tab/>
      </w:r>
      <w:r w:rsidRPr="00412799">
        <w:rPr>
          <w:rFonts w:ascii="Times New Roman" w:hAnsi="Times New Roman"/>
          <w:lang w:val="x-none" w:eastAsia="ko-KR"/>
        </w:rPr>
        <w:t>The reserved slots which are determined by the following steps.</w:t>
      </w:r>
    </w:p>
    <w:p w14:paraId="0A023752"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1)</w:t>
      </w:r>
      <w:r w:rsidRPr="00412799">
        <w:rPr>
          <w:rFonts w:ascii="Times New Roman" w:hAnsi="Times New Roman"/>
          <w:lang w:val="x-none" w:eastAsia="ko-KR"/>
        </w:rPr>
        <w:tab/>
      </w:r>
      <w:r w:rsidRPr="00412799">
        <w:rPr>
          <w:rFonts w:ascii="Times New Roman" w:hAnsi="Times New Roman" w:hint="eastAsia"/>
          <w:lang w:val="x-none" w:eastAsia="ko-KR"/>
        </w:rPr>
        <w:t xml:space="preserve">the remaining </w:t>
      </w:r>
      <w:r w:rsidRPr="00412799">
        <w:rPr>
          <w:rFonts w:ascii="Times New Roman" w:hAnsi="Times New Roman"/>
          <w:lang w:val="x-none" w:eastAsia="ko-KR"/>
        </w:rPr>
        <w:t>slots</w:t>
      </w:r>
      <w:r w:rsidRPr="00412799">
        <w:rPr>
          <w:rFonts w:ascii="Times New Roman" w:hAnsi="Times New Roman" w:hint="eastAsia"/>
          <w:lang w:val="x-none" w:eastAsia="ko-KR"/>
        </w:rPr>
        <w:t xml:space="preserve"> excluding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S_SSB</m:t>
            </m:r>
          </m:sub>
        </m:sSub>
      </m:oMath>
      <w:r w:rsidRPr="00412799">
        <w:rPr>
          <w:rFonts w:ascii="Times New Roman" w:hAnsi="Times New Roman" w:hint="eastAsia"/>
          <w:lang w:val="x-none" w:eastAsia="ko-KR"/>
        </w:rPr>
        <w:t xml:space="preserve"> </w:t>
      </w:r>
      <w:r w:rsidRPr="00412799">
        <w:rPr>
          <w:rFonts w:ascii="Times New Roman" w:hAnsi="Times New Roman"/>
          <w:lang w:val="x-none" w:eastAsia="ko-KR"/>
        </w:rPr>
        <w:t xml:space="preserve">slots </w:t>
      </w:r>
      <w:r w:rsidRPr="00412799">
        <w:rPr>
          <w:rFonts w:ascii="Times New Roman" w:hAnsi="Times New Roman" w:hint="eastAsia"/>
          <w:lang w:val="x-none" w:eastAsia="ko-KR"/>
        </w:rPr>
        <w:t xml:space="preserve">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412799">
        <w:rPr>
          <w:rFonts w:ascii="Times New Roman" w:hAnsi="Times New Roman" w:hint="eastAsia"/>
          <w:lang w:val="x-none" w:eastAsia="ko-KR"/>
        </w:rPr>
        <w:t xml:space="preserve"> s</w:t>
      </w:r>
      <w:r w:rsidRPr="00412799">
        <w:rPr>
          <w:rFonts w:ascii="Times New Roman" w:hAnsi="Times New Roman"/>
          <w:lang w:val="x-none" w:eastAsia="ko-KR"/>
        </w:rPr>
        <w:t>lot</w:t>
      </w:r>
      <w:r w:rsidRPr="00412799">
        <w:rPr>
          <w:rFonts w:ascii="Times New Roman" w:hAnsi="Times New Roman" w:hint="eastAsia"/>
          <w:lang w:val="x-none" w:eastAsia="ko-KR"/>
        </w:rPr>
        <w:t>s from the set of all the</w:t>
      </w:r>
      <w:r w:rsidRPr="00412799">
        <w:rPr>
          <w:rFonts w:ascii="Times New Roman" w:hAnsi="Times New Roman"/>
          <w:lang w:val="x-none" w:eastAsia="ko-KR"/>
        </w:rPr>
        <w:t xml:space="preserve"> slots</w:t>
      </w:r>
      <w:r w:rsidRPr="00412799">
        <w:rPr>
          <w:rFonts w:ascii="Times New Roman" w:hAnsi="Times New Roman" w:hint="eastAsia"/>
          <w:lang w:val="x-none" w:eastAsia="ko-KR"/>
        </w:rPr>
        <w:t xml:space="preserve"> are denoted by</w:t>
      </w:r>
      <w:r w:rsidRPr="00412799">
        <w:rPr>
          <w:rFonts w:ascii="Times New Roman" w:hAnsi="Times New Roman"/>
          <w:lang w:val="x-none" w:eastAsia="ko-KR"/>
        </w:rPr>
        <w:t xml:space="preserve"> </w:t>
      </w:r>
      <m:oMath>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0</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sSub>
                  <m:sSubPr>
                    <m:ctrlPr>
                      <w:rPr>
                        <w:rFonts w:ascii="Cambria Math" w:hAnsi="Cambria Math"/>
                        <w:i/>
                        <w:lang w:val="x-none" w:eastAsia="ko-KR"/>
                      </w:rPr>
                    </m:ctrlPr>
                  </m:sSubPr>
                  <m:e>
                    <m:r>
                      <w:rPr>
                        <w:rFonts w:ascii="Cambria Math" w:hAnsi="Cambria Math"/>
                        <w:lang w:val="x-none" w:eastAsia="ko-KR"/>
                      </w:rPr>
                      <m:t>S</m:t>
                    </m:r>
                  </m:e>
                  <m:sub>
                    <m:r>
                      <w:rPr>
                        <w:rFonts w:ascii="Cambria Math" w:hAnsi="Cambria Math"/>
                        <w:lang w:val="x-none" w:eastAsia="ko-KR"/>
                      </w:rPr>
                      <m:t>SSB</m:t>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-1)</m:t>
            </m:r>
          </m:sub>
        </m:sSub>
        <m:r>
          <w:rPr>
            <w:rFonts w:ascii="Cambria Math" w:hAnsi="Cambria Math"/>
            <w:lang w:val="x-none" w:eastAsia="ko-KR"/>
          </w:rPr>
          <m:t>)</m:t>
        </m:r>
      </m:oMath>
      <w:r w:rsidRPr="00412799">
        <w:rPr>
          <w:rFonts w:ascii="Times New Roman" w:hAnsi="Times New Roman" w:hint="eastAsia"/>
          <w:lang w:val="x-none" w:eastAsia="ko-KR"/>
        </w:rPr>
        <w:t xml:space="preserve"> </w:t>
      </w:r>
      <w:r w:rsidRPr="00412799">
        <w:rPr>
          <w:rFonts w:ascii="Times New Roman" w:hAnsi="Times New Roman"/>
          <w:lang w:val="x-none" w:eastAsia="en-US"/>
        </w:rPr>
        <w:t xml:space="preserve">arranged in increasing order of slot index. </w:t>
      </w:r>
    </w:p>
    <w:p w14:paraId="1210F39F" w14:textId="77777777" w:rsidR="0006667B" w:rsidRPr="00412799" w:rsidRDefault="0006667B" w:rsidP="0006667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ko-KR"/>
        </w:rPr>
      </w:pPr>
      <w:r w:rsidRPr="00412799">
        <w:rPr>
          <w:rFonts w:ascii="Times New Roman" w:hAnsi="Times New Roman"/>
          <w:lang w:val="x-none" w:eastAsia="ko-KR"/>
        </w:rPr>
        <w:t>2)</w:t>
      </w:r>
      <w:r w:rsidRPr="00412799">
        <w:rPr>
          <w:rFonts w:ascii="Times New Roman" w:hAnsi="Times New Roman"/>
          <w:lang w:val="x-none" w:eastAsia="ko-KR"/>
        </w:rPr>
        <w:tab/>
        <w:t xml:space="preserve">a slot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r</m:t>
            </m:r>
          </m:sub>
        </m:sSub>
        <m:r>
          <w:rPr>
            <w:rFonts w:ascii="Cambria Math" w:hAnsi="Cambria Math"/>
            <w:lang w:val="x-none" w:eastAsia="ko-KR"/>
          </w:rPr>
          <m:t xml:space="preserve"> (0≤r&lt;10240×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sSub>
              <m:sSubPr>
                <m:ctrlPr>
                  <w:rPr>
                    <w:rFonts w:ascii="Cambria Math" w:hAnsi="Cambria Math"/>
                    <w:i/>
                    <w:lang w:val="x-none" w:eastAsia="ko-KR"/>
                  </w:rPr>
                </m:ctrlPr>
              </m:sSubPr>
              <m:e>
                <m:r>
                  <w:rPr>
                    <w:rFonts w:ascii="Cambria Math" w:hAnsi="Cambria Math"/>
                    <w:lang w:val="x-none" w:eastAsia="ko-KR"/>
                  </w:rPr>
                  <m:t>S</m:t>
                </m:r>
              </m:e>
              <m:sub>
                <m:r>
                  <w:rPr>
                    <w:rFonts w:ascii="Cambria Math" w:hAnsi="Cambria Math"/>
                    <w:lang w:val="x-none" w:eastAsia="ko-KR"/>
                  </w:rPr>
                  <m:t>SSB</m:t>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oMath>
      <w:r w:rsidRPr="00412799">
        <w:rPr>
          <w:rFonts w:ascii="Times New Roman" w:hAnsi="Times New Roman"/>
          <w:lang w:val="x-none" w:eastAsia="ko-KR"/>
        </w:rPr>
        <w:t xml:space="preserve"> belongs to the reserved slots if </w:t>
      </w:r>
      <m:oMath>
        <m:r>
          <w:rPr>
            <w:rFonts w:ascii="Cambria Math" w:hAnsi="Cambria Math"/>
            <w:lang w:val="x-none" w:eastAsia="ko-KR"/>
          </w:rPr>
          <m:t>r=</m:t>
        </m:r>
        <m:d>
          <m:dPr>
            <m:begChr m:val="⌊"/>
            <m:endChr m:val="⌋"/>
            <m:ctrlPr>
              <w:rPr>
                <w:rFonts w:ascii="Cambria Math" w:hAnsi="Cambria Math"/>
                <w:i/>
                <w:lang w:val="x-none" w:eastAsia="ko-KR"/>
              </w:rPr>
            </m:ctrlPr>
          </m:dPr>
          <m:e>
            <m:f>
              <m:fPr>
                <m:ctrlPr>
                  <w:rPr>
                    <w:rFonts w:ascii="Cambria Math" w:hAnsi="Cambria Math"/>
                    <w:i/>
                    <w:lang w:val="x-none" w:eastAsia="ko-KR"/>
                  </w:rPr>
                </m:ctrlPr>
              </m:fPr>
              <m:num>
                <m:r>
                  <w:rPr>
                    <w:rFonts w:ascii="Cambria Math" w:hAnsi="Cambria Math"/>
                    <w:lang w:val="x-none" w:eastAsia="ko-KR"/>
                  </w:rPr>
                  <m:t>m∙(10240×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sSub>
                      <m:sSubPr>
                        <m:ctrlPr>
                          <w:rPr>
                            <w:rFonts w:ascii="Cambria Math" w:hAnsi="Cambria Math"/>
                            <w:i/>
                            <w:lang w:val="x-none" w:eastAsia="ko-KR"/>
                          </w:rPr>
                        </m:ctrlPr>
                      </m:sSubPr>
                      <m:e>
                        <m:r>
                          <w:rPr>
                            <w:rFonts w:ascii="Cambria Math" w:hAnsi="Cambria Math"/>
                            <w:lang w:val="x-none" w:eastAsia="ko-KR"/>
                          </w:rPr>
                          <m:t>S</m:t>
                        </m:r>
                      </m:e>
                      <m:sub>
                        <m:r>
                          <w:rPr>
                            <w:rFonts w:ascii="Cambria Math" w:hAnsi="Cambria Math"/>
                            <w:lang w:val="x-none" w:eastAsia="ko-KR"/>
                          </w:rPr>
                          <m:t>SSB</m:t>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num>
              <m:den>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den>
            </m:f>
          </m:e>
        </m:d>
      </m:oMath>
      <w:r w:rsidRPr="00412799">
        <w:rPr>
          <w:rFonts w:ascii="Times New Roman" w:hAnsi="Times New Roman"/>
          <w:lang w:val="x-none" w:eastAsia="ko-KR"/>
        </w:rPr>
        <w:t xml:space="preserve">, here </w:t>
      </w:r>
      <m:oMath>
        <m:r>
          <w:rPr>
            <w:rFonts w:ascii="Cambria Math" w:hAnsi="Cambria Math"/>
            <w:lang w:val="x-none" w:eastAsia="ko-KR"/>
          </w:rPr>
          <m:t>m=0,1,⋯,</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-1</m:t>
        </m:r>
      </m:oMath>
      <w:r w:rsidRPr="00412799">
        <w:rPr>
          <w:rFonts w:ascii="Times New Roman" w:hAnsi="Times New Roman"/>
          <w:lang w:val="x-none" w:eastAsia="ko-KR"/>
        </w:rPr>
        <w:t xml:space="preserve"> 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m:t>
        </m:r>
        <m:d>
          <m:dPr>
            <m:ctrlPr>
              <w:rPr>
                <w:rFonts w:ascii="Cambria Math" w:hAnsi="Cambria Math"/>
                <w:i/>
                <w:lang w:val="x-none" w:eastAsia="ko-KR"/>
              </w:rPr>
            </m:ctrlPr>
          </m:dPr>
          <m:e>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sSub>
                  <m:sSubPr>
                    <m:ctrlPr>
                      <w:rPr>
                        <w:rFonts w:ascii="Cambria Math" w:hAnsi="Cambria Math"/>
                        <w:i/>
                        <w:lang w:val="x-none" w:eastAsia="ko-KR"/>
                      </w:rPr>
                    </m:ctrlPr>
                  </m:sSubPr>
                  <m:e>
                    <m:r>
                      <w:rPr>
                        <w:rFonts w:ascii="Cambria Math" w:hAnsi="Cambria Math"/>
                        <w:lang w:val="x-none" w:eastAsia="ko-KR"/>
                      </w:rPr>
                      <m:t>S</m:t>
                    </m:r>
                  </m:e>
                  <m:sub>
                    <m:r>
                      <w:rPr>
                        <w:rFonts w:ascii="Cambria Math" w:hAnsi="Cambria Math"/>
                        <w:lang w:val="x-none" w:eastAsia="ko-KR"/>
                      </w:rPr>
                      <m:t>SSB</m:t>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e>
        </m:d>
        <m:r>
          <w:rPr>
            <w:rFonts w:ascii="Cambria Math" w:hAnsi="Cambria Math"/>
            <w:lang w:val="x-none" w:eastAsia="ko-KR"/>
          </w:rPr>
          <m:t xml:space="preserve"> mod </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12799">
        <w:rPr>
          <w:rFonts w:ascii="Times New Roman" w:hAnsi="Times New Roman"/>
          <w:lang w:val="x-none" w:eastAsia="ko-KR"/>
        </w:rPr>
        <w:t xml:space="preserve"> where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12799">
        <w:rPr>
          <w:rFonts w:ascii="Times New Roman" w:hAnsi="Times New Roman"/>
          <w:lang w:val="x-none" w:eastAsia="ko-KR"/>
        </w:rPr>
        <w:t xml:space="preserve"> denotes the length of bitmap configured by higher layers.  </w:t>
      </w:r>
    </w:p>
    <w:p w14:paraId="2F5EE265" w14:textId="77777777" w:rsidR="0006667B" w:rsidRDefault="0006667B" w:rsidP="0006667B">
      <w:pPr>
        <w:pBdr>
          <w:top w:val="single" w:sz="4" w:space="1" w:color="auto"/>
          <w:left w:val="single" w:sz="4" w:space="4" w:color="auto"/>
          <w:bottom w:val="single" w:sz="4" w:space="1" w:color="auto"/>
          <w:right w:val="single" w:sz="4" w:space="4" w:color="auto"/>
        </w:pBdr>
      </w:pPr>
      <w:r w:rsidRPr="00412799">
        <w:rPr>
          <w:rFonts w:ascii="Times New Roman" w:hAnsi="Times New Roman"/>
          <w:lang w:eastAsia="ko-KR"/>
        </w:rPr>
        <w:t>-</w:t>
      </w:r>
      <w:r w:rsidRPr="00412799">
        <w:rPr>
          <w:rFonts w:ascii="Times New Roman" w:hAnsi="Times New Roman"/>
          <w:lang w:eastAsia="ko-KR"/>
        </w:rPr>
        <w:tab/>
        <w:t>The slots in the set are arranged in increasing order of slot index.</w:t>
      </w:r>
    </w:p>
    <w:p w14:paraId="6620090B" w14:textId="77777777" w:rsidR="0006667B" w:rsidRDefault="0006667B" w:rsidP="0006667B">
      <w:r>
        <w:rPr>
          <w:rFonts w:hint="eastAsia"/>
        </w:rPr>
        <w:t>I</w:t>
      </w:r>
      <w:r>
        <w:t>.e., the said “t</w:t>
      </w:r>
      <w:r w:rsidRPr="00412799">
        <w:t>he set of slots that may belong to a sidelink resource pool</w:t>
      </w:r>
      <w:r>
        <w:t>”.</w:t>
      </w:r>
    </w:p>
    <w:p w14:paraId="7607C85B" w14:textId="42F33CC1" w:rsidR="0006667B" w:rsidRPr="00ED5AC7" w:rsidRDefault="0006667B" w:rsidP="0006667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3" w:name="_Toc67493708"/>
      <w:bookmarkStart w:id="44" w:name="_Toc67496836"/>
      <w:bookmarkStart w:id="45" w:name="_Toc67493709"/>
      <w:bookmarkStart w:id="46" w:name="_Toc67496837"/>
      <w:bookmarkStart w:id="47" w:name="_Toc67496838"/>
      <w:bookmarkStart w:id="48" w:name="_Toc68249365"/>
      <w:bookmarkEnd w:id="43"/>
      <w:bookmarkEnd w:id="44"/>
      <w:bookmarkEnd w:id="45"/>
      <w:bookmarkEnd w:id="46"/>
      <w:r>
        <w:t>For SL DRX, UE bases on the SL resources other than the ones for SSB or reserved subframe (i.e., the “t</w:t>
      </w:r>
      <w:r w:rsidRPr="00412799">
        <w:t>he set of slots that may belong to a sidelink resource pool</w:t>
      </w:r>
      <w:r>
        <w:t>” in RAN1 spec)</w:t>
      </w:r>
      <w:r w:rsidR="00264CB6">
        <w:t xml:space="preserve"> </w:t>
      </w:r>
      <w:r>
        <w:t>to calculate the length of DRX cycle, offset and timers.</w:t>
      </w:r>
      <w:bookmarkEnd w:id="47"/>
      <w:bookmarkEnd w:id="48"/>
    </w:p>
    <w:p w14:paraId="6241276E" w14:textId="7B16FE3C" w:rsidR="0016457A" w:rsidRPr="0016457A" w:rsidRDefault="0016457A" w:rsidP="0016457A"/>
    <w:p w14:paraId="121B23D8" w14:textId="77777777" w:rsidR="00D0573B" w:rsidRDefault="00D0573B">
      <w:pPr>
        <w:pStyle w:val="1"/>
      </w:pPr>
      <w:r>
        <w:t>Conclusion</w:t>
      </w:r>
    </w:p>
    <w:p w14:paraId="2FFF14A7" w14:textId="5748E441" w:rsidR="003F49A2" w:rsidRDefault="003F49A2">
      <w:r>
        <w:t>We have the following observations:</w:t>
      </w:r>
    </w:p>
    <w:p w14:paraId="13195B60" w14:textId="1D5D7ADD" w:rsidR="00264CB6" w:rsidRDefault="003F49A2">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68249350" w:history="1">
        <w:r w:rsidR="00264CB6" w:rsidRPr="00100622">
          <w:rPr>
            <w:rStyle w:val="a5"/>
            <w:noProof/>
          </w:rPr>
          <w:t>Observation 1</w:t>
        </w:r>
        <w:r w:rsidR="00264CB6">
          <w:rPr>
            <w:rFonts w:asciiTheme="minorHAnsi" w:eastAsiaTheme="minorEastAsia" w:hAnsiTheme="minorHAnsi" w:cstheme="minorBidi"/>
            <w:b w:val="0"/>
            <w:noProof/>
            <w:kern w:val="2"/>
            <w:sz w:val="21"/>
          </w:rPr>
          <w:tab/>
        </w:r>
        <w:r w:rsidR="00264CB6" w:rsidRPr="00100622">
          <w:rPr>
            <w:rStyle w:val="a5"/>
            <w:noProof/>
          </w:rPr>
          <w:t>The UE-specific DRX for RX-UE is not feasible, and the UE-specific DRX for TX-UE is already feasible by configuring TX resource (pool) in UE-specific manner.</w:t>
        </w:r>
      </w:hyperlink>
    </w:p>
    <w:p w14:paraId="4ED326C6" w14:textId="60292E8E" w:rsidR="00264CB6" w:rsidRDefault="00264CB6">
      <w:pPr>
        <w:pStyle w:val="TOC1"/>
        <w:rPr>
          <w:rFonts w:asciiTheme="minorHAnsi" w:eastAsiaTheme="minorEastAsia" w:hAnsiTheme="minorHAnsi" w:cstheme="minorBidi"/>
          <w:b w:val="0"/>
          <w:noProof/>
          <w:kern w:val="2"/>
          <w:sz w:val="21"/>
        </w:rPr>
      </w:pPr>
      <w:hyperlink w:anchor="_Toc68249351" w:history="1">
        <w:r w:rsidRPr="00100622">
          <w:rPr>
            <w:rStyle w:val="a5"/>
            <w:noProof/>
          </w:rPr>
          <w:t>Observation 2</w:t>
        </w:r>
        <w:r>
          <w:rPr>
            <w:rFonts w:asciiTheme="minorHAnsi" w:eastAsiaTheme="minorEastAsia" w:hAnsiTheme="minorHAnsi" w:cstheme="minorBidi"/>
            <w:b w:val="0"/>
            <w:noProof/>
            <w:kern w:val="2"/>
            <w:sz w:val="21"/>
          </w:rPr>
          <w:tab/>
        </w:r>
        <w:r w:rsidRPr="00100622">
          <w:rPr>
            <w:rStyle w:val="a5"/>
            <w:noProof/>
          </w:rPr>
          <w:t>TX-centric approach have more (less) advantages (disadvantages) than RX-centric approach.</w:t>
        </w:r>
      </w:hyperlink>
    </w:p>
    <w:p w14:paraId="15835CEA" w14:textId="43776275" w:rsidR="00264CB6" w:rsidRDefault="00264CB6">
      <w:pPr>
        <w:pStyle w:val="TOC1"/>
        <w:rPr>
          <w:rFonts w:asciiTheme="minorHAnsi" w:eastAsiaTheme="minorEastAsia" w:hAnsiTheme="minorHAnsi" w:cstheme="minorBidi"/>
          <w:b w:val="0"/>
          <w:noProof/>
          <w:kern w:val="2"/>
          <w:sz w:val="21"/>
        </w:rPr>
      </w:pPr>
      <w:hyperlink w:anchor="_Toc68249352" w:history="1">
        <w:r w:rsidRPr="00100622">
          <w:rPr>
            <w:rStyle w:val="a5"/>
            <w:noProof/>
          </w:rPr>
          <w:t>Observation 3</w:t>
        </w:r>
        <w:r>
          <w:rPr>
            <w:rFonts w:asciiTheme="minorHAnsi" w:eastAsiaTheme="minorEastAsia" w:hAnsiTheme="minorHAnsi" w:cstheme="minorBidi"/>
            <w:b w:val="0"/>
            <w:noProof/>
            <w:kern w:val="2"/>
            <w:sz w:val="21"/>
          </w:rPr>
          <w:tab/>
        </w:r>
        <w:r w:rsidRPr="00100622">
          <w:rPr>
            <w:rStyle w:val="a5"/>
            <w:noProof/>
          </w:rPr>
          <w:t>For SL unicast, for the UE deciding on the SL-DRX, its serving network can coordinate between SL-DRX and Uu-DRX by implementation.</w:t>
        </w:r>
      </w:hyperlink>
    </w:p>
    <w:p w14:paraId="6B902E75" w14:textId="2F41AA9C" w:rsidR="00264CB6" w:rsidRDefault="00264CB6">
      <w:pPr>
        <w:pStyle w:val="TOC1"/>
        <w:rPr>
          <w:rFonts w:asciiTheme="minorHAnsi" w:eastAsiaTheme="minorEastAsia" w:hAnsiTheme="minorHAnsi" w:cstheme="minorBidi"/>
          <w:b w:val="0"/>
          <w:noProof/>
          <w:kern w:val="2"/>
          <w:sz w:val="21"/>
        </w:rPr>
      </w:pPr>
      <w:hyperlink w:anchor="_Toc68249353" w:history="1">
        <w:r w:rsidRPr="00100622">
          <w:rPr>
            <w:rStyle w:val="a5"/>
            <w:noProof/>
          </w:rPr>
          <w:t>Observation 4</w:t>
        </w:r>
        <w:r>
          <w:rPr>
            <w:rFonts w:asciiTheme="minorHAnsi" w:eastAsiaTheme="minorEastAsia" w:hAnsiTheme="minorHAnsi" w:cstheme="minorBidi"/>
            <w:b w:val="0"/>
            <w:noProof/>
            <w:kern w:val="2"/>
            <w:sz w:val="21"/>
          </w:rPr>
          <w:tab/>
        </w:r>
        <w:r w:rsidRPr="00100622">
          <w:rPr>
            <w:rStyle w:val="a5"/>
            <w:noProof/>
          </w:rPr>
          <w:t>Compatibility issue exists between R16 UE and R17 UE configured with DL-DRX.</w:t>
        </w:r>
      </w:hyperlink>
    </w:p>
    <w:p w14:paraId="15533A37" w14:textId="4340BBE6" w:rsidR="00264CB6" w:rsidRDefault="00264CB6">
      <w:pPr>
        <w:pStyle w:val="TOC1"/>
        <w:rPr>
          <w:rFonts w:asciiTheme="minorHAnsi" w:eastAsiaTheme="minorEastAsia" w:hAnsiTheme="minorHAnsi" w:cstheme="minorBidi"/>
          <w:b w:val="0"/>
          <w:noProof/>
          <w:kern w:val="2"/>
          <w:sz w:val="21"/>
        </w:rPr>
      </w:pPr>
      <w:hyperlink w:anchor="_Toc68249354" w:history="1">
        <w:r w:rsidRPr="00100622">
          <w:rPr>
            <w:rStyle w:val="a5"/>
            <w:noProof/>
          </w:rPr>
          <w:t>Observation 5</w:t>
        </w:r>
        <w:r>
          <w:rPr>
            <w:rFonts w:asciiTheme="minorHAnsi" w:eastAsiaTheme="minorEastAsia" w:hAnsiTheme="minorHAnsi" w:cstheme="minorBidi"/>
            <w:b w:val="0"/>
            <w:noProof/>
            <w:kern w:val="2"/>
            <w:sz w:val="21"/>
          </w:rPr>
          <w:tab/>
        </w:r>
        <w:r w:rsidRPr="00100622">
          <w:rPr>
            <w:rStyle w:val="a5"/>
            <w:noProof/>
          </w:rPr>
          <w:t>Tx profile can be used to differentiate the transmissions targeting at DRX-capable (R17) UE and DRX-incapable (R16) UE.</w:t>
        </w:r>
      </w:hyperlink>
    </w:p>
    <w:p w14:paraId="34ECFF43" w14:textId="1F53A76F" w:rsidR="00264CB6" w:rsidRDefault="00264CB6">
      <w:pPr>
        <w:pStyle w:val="TOC1"/>
        <w:rPr>
          <w:rFonts w:asciiTheme="minorHAnsi" w:eastAsiaTheme="minorEastAsia" w:hAnsiTheme="minorHAnsi" w:cstheme="minorBidi"/>
          <w:b w:val="0"/>
          <w:noProof/>
          <w:kern w:val="2"/>
          <w:sz w:val="21"/>
        </w:rPr>
      </w:pPr>
      <w:hyperlink w:anchor="_Toc68249355" w:history="1">
        <w:r w:rsidRPr="00100622">
          <w:rPr>
            <w:rStyle w:val="a5"/>
            <w:noProof/>
          </w:rPr>
          <w:t>Observation 6</w:t>
        </w:r>
        <w:r>
          <w:rPr>
            <w:rFonts w:asciiTheme="minorHAnsi" w:eastAsiaTheme="minorEastAsia" w:hAnsiTheme="minorHAnsi" w:cstheme="minorBidi"/>
            <w:b w:val="0"/>
            <w:noProof/>
            <w:kern w:val="2"/>
            <w:sz w:val="21"/>
          </w:rPr>
          <w:tab/>
        </w:r>
        <w:r w:rsidRPr="00100622">
          <w:rPr>
            <w:rStyle w:val="a5"/>
            <w:noProof/>
          </w:rPr>
          <w:t>Pool separation between R16 and R17 does not really help Tx UE to select between Rx UE w/ and w/o DRX.</w:t>
        </w:r>
      </w:hyperlink>
    </w:p>
    <w:p w14:paraId="1E1D37A2" w14:textId="354AD6A6" w:rsidR="003F49A2" w:rsidRPr="003F49A2" w:rsidRDefault="003F49A2">
      <w:r>
        <w:fldChar w:fldCharType="end"/>
      </w:r>
    </w:p>
    <w:p w14:paraId="363AC2BA" w14:textId="4C4C8E62" w:rsidR="00D0573B" w:rsidRDefault="00D0573B">
      <w:r>
        <w:t>We have the following proposals:</w:t>
      </w:r>
    </w:p>
    <w:bookmarkStart w:id="49" w:name="_GoBack"/>
    <w:bookmarkEnd w:id="49"/>
    <w:p w14:paraId="3501E567" w14:textId="559ACF93" w:rsidR="00264CB6"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8249356" w:history="1">
        <w:r w:rsidR="00264CB6" w:rsidRPr="00EA57CA">
          <w:rPr>
            <w:rStyle w:val="a5"/>
            <w:noProof/>
          </w:rPr>
          <w:t>Proposal 1</w:t>
        </w:r>
        <w:r w:rsidR="00264CB6">
          <w:rPr>
            <w:rFonts w:asciiTheme="minorHAnsi" w:eastAsiaTheme="minorEastAsia" w:hAnsiTheme="minorHAnsi" w:cstheme="minorBidi"/>
            <w:b w:val="0"/>
            <w:noProof/>
            <w:kern w:val="2"/>
            <w:sz w:val="21"/>
          </w:rPr>
          <w:tab/>
        </w:r>
        <w:r w:rsidR="00264CB6" w:rsidRPr="00EA57CA">
          <w:rPr>
            <w:rStyle w:val="a5"/>
            <w:noProof/>
          </w:rPr>
          <w:t>For SL broadcast/groupcast, for in-coverage case, for RRC_CONNECTED TX-UE/RX-UE can obtain DRX configuration from SIB (which can be delivered via dedicated-RRC signalling).</w:t>
        </w:r>
      </w:hyperlink>
    </w:p>
    <w:p w14:paraId="24CA7D2E" w14:textId="18DD454C" w:rsidR="00264CB6" w:rsidRDefault="00264CB6">
      <w:pPr>
        <w:pStyle w:val="TOC1"/>
        <w:rPr>
          <w:rFonts w:asciiTheme="minorHAnsi" w:eastAsiaTheme="minorEastAsia" w:hAnsiTheme="minorHAnsi" w:cstheme="minorBidi"/>
          <w:b w:val="0"/>
          <w:noProof/>
          <w:kern w:val="2"/>
          <w:sz w:val="21"/>
        </w:rPr>
      </w:pPr>
      <w:hyperlink w:anchor="_Toc68249357" w:history="1">
        <w:r w:rsidRPr="00EA57CA">
          <w:rPr>
            <w:rStyle w:val="a5"/>
            <w:noProof/>
          </w:rPr>
          <w:t>Proposal 2</w:t>
        </w:r>
        <w:r>
          <w:rPr>
            <w:rFonts w:asciiTheme="minorHAnsi" w:eastAsiaTheme="minorEastAsia" w:hAnsiTheme="minorHAnsi" w:cstheme="minorBidi"/>
            <w:b w:val="0"/>
            <w:noProof/>
            <w:kern w:val="2"/>
            <w:sz w:val="21"/>
          </w:rPr>
          <w:tab/>
        </w:r>
        <w:r w:rsidRPr="00EA57CA">
          <w:rPr>
            <w:rStyle w:val="a5"/>
            <w:noProof/>
          </w:rPr>
          <w:t>For SL broadcast and groupcast, do not pursue dedicated-RRC based UE-specific DRX configuration for RRC_CONNECTED TX-UE/RX-UE.</w:t>
        </w:r>
      </w:hyperlink>
    </w:p>
    <w:p w14:paraId="0731229C" w14:textId="669B3AFC" w:rsidR="00264CB6" w:rsidRDefault="00264CB6">
      <w:pPr>
        <w:pStyle w:val="TOC1"/>
        <w:rPr>
          <w:rFonts w:asciiTheme="minorHAnsi" w:eastAsiaTheme="minorEastAsia" w:hAnsiTheme="minorHAnsi" w:cstheme="minorBidi"/>
          <w:b w:val="0"/>
          <w:noProof/>
          <w:kern w:val="2"/>
          <w:sz w:val="21"/>
        </w:rPr>
      </w:pPr>
      <w:hyperlink w:anchor="_Toc68249358" w:history="1">
        <w:r w:rsidRPr="00EA57CA">
          <w:rPr>
            <w:rStyle w:val="a5"/>
            <w:noProof/>
          </w:rPr>
          <w:t>Proposal 3</w:t>
        </w:r>
        <w:r>
          <w:rPr>
            <w:rFonts w:asciiTheme="minorHAnsi" w:eastAsiaTheme="minorEastAsia" w:hAnsiTheme="minorHAnsi" w:cstheme="minorBidi"/>
            <w:b w:val="0"/>
            <w:noProof/>
            <w:kern w:val="2"/>
            <w:sz w:val="21"/>
          </w:rPr>
          <w:tab/>
        </w:r>
        <w:r w:rsidRPr="00EA57CA">
          <w:rPr>
            <w:rStyle w:val="a5"/>
            <w:noProof/>
          </w:rPr>
          <w:t>For DCR message sent via broadcast L2 address, follow DRX for SL broadcast.</w:t>
        </w:r>
      </w:hyperlink>
    </w:p>
    <w:p w14:paraId="0309666F" w14:textId="729896F1" w:rsidR="00264CB6" w:rsidRDefault="00264CB6">
      <w:pPr>
        <w:pStyle w:val="TOC1"/>
        <w:rPr>
          <w:rFonts w:asciiTheme="minorHAnsi" w:eastAsiaTheme="minorEastAsia" w:hAnsiTheme="minorHAnsi" w:cstheme="minorBidi"/>
          <w:b w:val="0"/>
          <w:noProof/>
          <w:kern w:val="2"/>
          <w:sz w:val="21"/>
        </w:rPr>
      </w:pPr>
      <w:hyperlink w:anchor="_Toc68249359" w:history="1">
        <w:r w:rsidRPr="00EA57CA">
          <w:rPr>
            <w:rStyle w:val="a5"/>
            <w:noProof/>
          </w:rPr>
          <w:t>Proposal 4</w:t>
        </w:r>
        <w:r>
          <w:rPr>
            <w:rFonts w:asciiTheme="minorHAnsi" w:eastAsiaTheme="minorEastAsia" w:hAnsiTheme="minorHAnsi" w:cstheme="minorBidi"/>
            <w:b w:val="0"/>
            <w:noProof/>
            <w:kern w:val="2"/>
            <w:sz w:val="21"/>
          </w:rPr>
          <w:tab/>
        </w:r>
        <w:r w:rsidRPr="00EA57CA">
          <w:rPr>
            <w:rStyle w:val="a5"/>
            <w:noProof/>
          </w:rPr>
          <w:t>For DCR message sent via unicast L2 address, RAN2 discuss either follow DRX for SL broadcast, or define specific DRX pattern for unicast DCR reception based on unicast L2 address.</w:t>
        </w:r>
      </w:hyperlink>
    </w:p>
    <w:p w14:paraId="1AAB66CD" w14:textId="4D153850" w:rsidR="00264CB6" w:rsidRDefault="00264CB6">
      <w:pPr>
        <w:pStyle w:val="TOC1"/>
        <w:rPr>
          <w:rFonts w:asciiTheme="minorHAnsi" w:eastAsiaTheme="minorEastAsia" w:hAnsiTheme="minorHAnsi" w:cstheme="minorBidi"/>
          <w:b w:val="0"/>
          <w:noProof/>
          <w:kern w:val="2"/>
          <w:sz w:val="21"/>
        </w:rPr>
      </w:pPr>
      <w:hyperlink w:anchor="_Toc68249360" w:history="1">
        <w:r w:rsidRPr="00EA57CA">
          <w:rPr>
            <w:rStyle w:val="a5"/>
            <w:noProof/>
          </w:rPr>
          <w:t>Proposal 5</w:t>
        </w:r>
        <w:r>
          <w:rPr>
            <w:rFonts w:asciiTheme="minorHAnsi" w:eastAsiaTheme="minorEastAsia" w:hAnsiTheme="minorHAnsi" w:cstheme="minorBidi"/>
            <w:b w:val="0"/>
            <w:noProof/>
            <w:kern w:val="2"/>
            <w:sz w:val="21"/>
          </w:rPr>
          <w:tab/>
        </w:r>
        <w:r w:rsidRPr="00EA57CA">
          <w:rPr>
            <w:rStyle w:val="a5"/>
            <w:noProof/>
          </w:rPr>
          <w:t xml:space="preserve">For SL unicast, </w:t>
        </w:r>
        <w:r w:rsidRPr="00EA57CA">
          <w:rPr>
            <w:rStyle w:val="a5"/>
            <w:iCs/>
            <w:noProof/>
          </w:rPr>
          <w:t>after receiving DCR message and before DRX configuration is configured successfully via PC5-RRC, the two UEs exchange data/signaling in non-DRX manner</w:t>
        </w:r>
        <w:r w:rsidRPr="00EA57CA">
          <w:rPr>
            <w:rStyle w:val="a5"/>
            <w:i/>
            <w:iCs/>
            <w:noProof/>
          </w:rPr>
          <w:t>.</w:t>
        </w:r>
      </w:hyperlink>
    </w:p>
    <w:p w14:paraId="3C937BF9" w14:textId="1C7E3422" w:rsidR="00264CB6" w:rsidRDefault="00264CB6">
      <w:pPr>
        <w:pStyle w:val="TOC1"/>
        <w:rPr>
          <w:rFonts w:asciiTheme="minorHAnsi" w:eastAsiaTheme="minorEastAsia" w:hAnsiTheme="minorHAnsi" w:cstheme="minorBidi"/>
          <w:b w:val="0"/>
          <w:noProof/>
          <w:kern w:val="2"/>
          <w:sz w:val="21"/>
        </w:rPr>
      </w:pPr>
      <w:hyperlink w:anchor="_Toc68249361" w:history="1">
        <w:r w:rsidRPr="00EA57CA">
          <w:rPr>
            <w:rStyle w:val="a5"/>
            <w:noProof/>
          </w:rPr>
          <w:t>Proposal 6</w:t>
        </w:r>
        <w:r>
          <w:rPr>
            <w:rFonts w:asciiTheme="minorHAnsi" w:eastAsiaTheme="minorEastAsia" w:hAnsiTheme="minorHAnsi" w:cstheme="minorBidi"/>
            <w:b w:val="0"/>
            <w:noProof/>
            <w:kern w:val="2"/>
            <w:sz w:val="21"/>
          </w:rPr>
          <w:tab/>
        </w:r>
        <w:r w:rsidRPr="00EA57CA">
          <w:rPr>
            <w:rStyle w:val="a5"/>
            <w:noProof/>
          </w:rPr>
          <w:t>For SL unicast, rely on TX-UE to configure the per-direction DRX via PC5-RRC, taking into account of assistance information from RX-UE.</w:t>
        </w:r>
      </w:hyperlink>
    </w:p>
    <w:p w14:paraId="0107E477" w14:textId="6F0BE97C" w:rsidR="00264CB6" w:rsidRDefault="00264CB6">
      <w:pPr>
        <w:pStyle w:val="TOC1"/>
        <w:rPr>
          <w:rFonts w:asciiTheme="minorHAnsi" w:eastAsiaTheme="minorEastAsia" w:hAnsiTheme="minorHAnsi" w:cstheme="minorBidi"/>
          <w:b w:val="0"/>
          <w:noProof/>
          <w:kern w:val="2"/>
          <w:sz w:val="21"/>
        </w:rPr>
      </w:pPr>
      <w:hyperlink w:anchor="_Toc68249362" w:history="1">
        <w:r w:rsidRPr="00EA57CA">
          <w:rPr>
            <w:rStyle w:val="a5"/>
            <w:noProof/>
          </w:rPr>
          <w:t>Proposal 7</w:t>
        </w:r>
        <w:r>
          <w:rPr>
            <w:rFonts w:asciiTheme="minorHAnsi" w:eastAsiaTheme="minorEastAsia" w:hAnsiTheme="minorHAnsi" w:cstheme="minorBidi"/>
            <w:b w:val="0"/>
            <w:noProof/>
            <w:kern w:val="2"/>
            <w:sz w:val="21"/>
          </w:rPr>
          <w:tab/>
        </w:r>
        <w:r w:rsidRPr="00EA57CA">
          <w:rPr>
            <w:rStyle w:val="a5"/>
            <w:noProof/>
          </w:rPr>
          <w:t>For SL unicast, for UE-A who receives SL-DRX configuration via RRCReconfigurationSidelink from the other UE-B, UE-A reports the received SL-DRX to network for network to decide Uu-DRX in a coordinated manner.</w:t>
        </w:r>
      </w:hyperlink>
    </w:p>
    <w:p w14:paraId="26D45703" w14:textId="73AE4D60" w:rsidR="00264CB6" w:rsidRDefault="00264CB6">
      <w:pPr>
        <w:pStyle w:val="TOC1"/>
        <w:rPr>
          <w:rFonts w:asciiTheme="minorHAnsi" w:eastAsiaTheme="minorEastAsia" w:hAnsiTheme="minorHAnsi" w:cstheme="minorBidi"/>
          <w:b w:val="0"/>
          <w:noProof/>
          <w:kern w:val="2"/>
          <w:sz w:val="21"/>
        </w:rPr>
      </w:pPr>
      <w:hyperlink w:anchor="_Toc68249363" w:history="1">
        <w:r w:rsidRPr="00EA57CA">
          <w:rPr>
            <w:rStyle w:val="a5"/>
            <w:noProof/>
          </w:rPr>
          <w:t>Proposal 8</w:t>
        </w:r>
        <w:r>
          <w:rPr>
            <w:rFonts w:asciiTheme="minorHAnsi" w:eastAsiaTheme="minorEastAsia" w:hAnsiTheme="minorHAnsi" w:cstheme="minorBidi"/>
            <w:b w:val="0"/>
            <w:noProof/>
            <w:kern w:val="2"/>
            <w:sz w:val="21"/>
          </w:rPr>
          <w:tab/>
        </w:r>
        <w:r w:rsidRPr="00EA57CA">
          <w:rPr>
            <w:rStyle w:val="a5"/>
            <w:noProof/>
          </w:rPr>
          <w:t>For SL unicast, for UE-A who receives SL-DRX configuration via RRCReconfigurationSidelink from the other UE-B, UE-A sends the SL-DRX preference information to UE-B, and the UE-B (if in RRC_CONNECTED state) forward the SL-DRX preference information to its serving network.</w:t>
        </w:r>
      </w:hyperlink>
    </w:p>
    <w:p w14:paraId="3B1AE742" w14:textId="7B3453E7" w:rsidR="00264CB6" w:rsidRDefault="00264CB6">
      <w:pPr>
        <w:pStyle w:val="TOC1"/>
        <w:rPr>
          <w:rFonts w:asciiTheme="minorHAnsi" w:eastAsiaTheme="minorEastAsia" w:hAnsiTheme="minorHAnsi" w:cstheme="minorBidi"/>
          <w:b w:val="0"/>
          <w:noProof/>
          <w:kern w:val="2"/>
          <w:sz w:val="21"/>
        </w:rPr>
      </w:pPr>
      <w:hyperlink w:anchor="_Toc68249364" w:history="1">
        <w:r w:rsidRPr="00EA57CA">
          <w:rPr>
            <w:rStyle w:val="a5"/>
            <w:noProof/>
          </w:rPr>
          <w:t>Proposal 9</w:t>
        </w:r>
        <w:r>
          <w:rPr>
            <w:rFonts w:asciiTheme="minorHAnsi" w:eastAsiaTheme="minorEastAsia" w:hAnsiTheme="minorHAnsi" w:cstheme="minorBidi"/>
            <w:b w:val="0"/>
            <w:noProof/>
            <w:kern w:val="2"/>
            <w:sz w:val="21"/>
          </w:rPr>
          <w:tab/>
        </w:r>
        <w:r w:rsidRPr="00EA57CA">
          <w:rPr>
            <w:rStyle w:val="a5"/>
            <w:noProof/>
          </w:rPr>
          <w:t>Introduce Tx profile for R17, at least to differentiate traffic targeting at DRX-capable (R17) and DRX-incapable (R16) UE.</w:t>
        </w:r>
      </w:hyperlink>
    </w:p>
    <w:p w14:paraId="122693CD" w14:textId="5598C5B5" w:rsidR="00264CB6" w:rsidRDefault="00264CB6">
      <w:pPr>
        <w:pStyle w:val="TOC1"/>
        <w:rPr>
          <w:rFonts w:asciiTheme="minorHAnsi" w:eastAsiaTheme="minorEastAsia" w:hAnsiTheme="minorHAnsi" w:cstheme="minorBidi"/>
          <w:b w:val="0"/>
          <w:noProof/>
          <w:kern w:val="2"/>
          <w:sz w:val="21"/>
        </w:rPr>
      </w:pPr>
      <w:hyperlink w:anchor="_Toc68249365" w:history="1">
        <w:r w:rsidRPr="00EA57CA">
          <w:rPr>
            <w:rStyle w:val="a5"/>
            <w:noProof/>
          </w:rPr>
          <w:t>Proposal 10</w:t>
        </w:r>
        <w:r>
          <w:rPr>
            <w:rFonts w:asciiTheme="minorHAnsi" w:eastAsiaTheme="minorEastAsia" w:hAnsiTheme="minorHAnsi" w:cstheme="minorBidi"/>
            <w:b w:val="0"/>
            <w:noProof/>
            <w:kern w:val="2"/>
            <w:sz w:val="21"/>
          </w:rPr>
          <w:tab/>
        </w:r>
        <w:r w:rsidRPr="00EA57CA">
          <w:rPr>
            <w:rStyle w:val="a5"/>
            <w:noProof/>
          </w:rPr>
          <w:t>For SL DRX, UE bases on the SL resources other than the ones for SSB or reserved subframe (i.e., the “the set of slots that may belong to a sidelink resource pool” in RAN1 spec) to calculate the length of DRX cycle, offset and timers.</w:t>
        </w:r>
      </w:hyperlink>
    </w:p>
    <w:p w14:paraId="2F566ED3" w14:textId="104EAAFA" w:rsidR="00D0573B" w:rsidRPr="00CF428F" w:rsidRDefault="00D0573B">
      <w:r>
        <w:fldChar w:fldCharType="end"/>
      </w:r>
    </w:p>
    <w:p w14:paraId="21E65997" w14:textId="77777777" w:rsidR="00D0573B" w:rsidRDefault="00D0573B">
      <w:pPr>
        <w:pStyle w:val="1"/>
      </w:pPr>
      <w:bookmarkStart w:id="50" w:name="_In-sequence_SDU_delivery"/>
      <w:bookmarkStart w:id="51" w:name="_Ref189809556"/>
      <w:bookmarkStart w:id="52" w:name="_Ref174151459"/>
      <w:bookmarkStart w:id="53" w:name="_Ref450865335"/>
      <w:bookmarkEnd w:id="50"/>
      <w:r>
        <w:rPr>
          <w:rFonts w:hint="eastAsia"/>
        </w:rPr>
        <w:t>Reference</w:t>
      </w:r>
      <w:bookmarkEnd w:id="51"/>
      <w:bookmarkEnd w:id="52"/>
      <w:bookmarkEnd w:id="53"/>
    </w:p>
    <w:p w14:paraId="5ACCFC93" w14:textId="492364E3" w:rsidR="00CF428F" w:rsidRPr="00CF428F" w:rsidRDefault="00CF428F" w:rsidP="00CF428F">
      <w:pPr>
        <w:pStyle w:val="af7"/>
        <w:numPr>
          <w:ilvl w:val="0"/>
          <w:numId w:val="12"/>
        </w:numPr>
        <w:rPr>
          <w:lang w:val="en-US"/>
        </w:rPr>
      </w:pPr>
      <w:bookmarkStart w:id="54" w:name="_Ref32829969"/>
      <w:r w:rsidRPr="00D53060">
        <w:rPr>
          <w:lang w:val="en-US"/>
        </w:rPr>
        <w:t>3GPP TS 23.287 V16.5.0(2020-12); 3rd Generation Partnership Project; Technical Specification Group Services and System Aspects; Architecture enhancements for 5G System (5GS) to support Vehicle-to-Everything (V2X) services (Release 16)</w:t>
      </w:r>
    </w:p>
    <w:p w14:paraId="1D07AD88" w14:textId="220FFF97" w:rsidR="00D0573B" w:rsidRDefault="004333BF" w:rsidP="001F6031">
      <w:pPr>
        <w:numPr>
          <w:ilvl w:val="0"/>
          <w:numId w:val="12"/>
        </w:numPr>
        <w:rPr>
          <w:lang w:val="en-US"/>
        </w:rPr>
      </w:pPr>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54"/>
    </w:p>
    <w:sectPr w:rsidR="00D0573B">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9AE0" w14:textId="77777777" w:rsidR="000B7CEF" w:rsidRDefault="000B7CEF">
      <w:pPr>
        <w:spacing w:after="0"/>
      </w:pPr>
      <w:r>
        <w:separator/>
      </w:r>
    </w:p>
  </w:endnote>
  <w:endnote w:type="continuationSeparator" w:id="0">
    <w:p w14:paraId="6171D37A" w14:textId="77777777" w:rsidR="000B7CEF" w:rsidRDefault="000B7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007AFA" w:rsidRDefault="00007AFA">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C37A" w14:textId="77777777" w:rsidR="000B7CEF" w:rsidRDefault="000B7CEF">
      <w:pPr>
        <w:spacing w:after="0"/>
      </w:pPr>
      <w:r>
        <w:separator/>
      </w:r>
    </w:p>
  </w:footnote>
  <w:footnote w:type="continuationSeparator" w:id="0">
    <w:p w14:paraId="64C84423" w14:textId="77777777" w:rsidR="000B7CEF" w:rsidRDefault="000B7C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5271A"/>
    <w:multiLevelType w:val="hybridMultilevel"/>
    <w:tmpl w:val="B01461C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729B9"/>
    <w:multiLevelType w:val="hybridMultilevel"/>
    <w:tmpl w:val="80408092"/>
    <w:lvl w:ilvl="0" w:tplc="F18C3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517E1"/>
    <w:multiLevelType w:val="hybridMultilevel"/>
    <w:tmpl w:val="5D7A6540"/>
    <w:lvl w:ilvl="0" w:tplc="815E9B5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C058A"/>
    <w:multiLevelType w:val="hybridMultilevel"/>
    <w:tmpl w:val="A6A8F8EC"/>
    <w:lvl w:ilvl="0" w:tplc="DF681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D0C1B"/>
    <w:multiLevelType w:val="hybridMultilevel"/>
    <w:tmpl w:val="0C00B212"/>
    <w:lvl w:ilvl="0" w:tplc="CA4ECF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8031C8"/>
    <w:multiLevelType w:val="hybridMultilevel"/>
    <w:tmpl w:val="348896E8"/>
    <w:lvl w:ilvl="0" w:tplc="1634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AD692A"/>
    <w:multiLevelType w:val="hybridMultilevel"/>
    <w:tmpl w:val="974EF8B2"/>
    <w:lvl w:ilvl="0" w:tplc="7D8E2CF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62CE1"/>
    <w:multiLevelType w:val="hybridMultilevel"/>
    <w:tmpl w:val="D52809F2"/>
    <w:lvl w:ilvl="0" w:tplc="6BC86E6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CF4AA5"/>
    <w:multiLevelType w:val="hybridMultilevel"/>
    <w:tmpl w:val="F86C0A66"/>
    <w:lvl w:ilvl="0" w:tplc="8E888E06">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3"/>
  </w:num>
  <w:num w:numId="3">
    <w:abstractNumId w:val="14"/>
  </w:num>
  <w:num w:numId="4">
    <w:abstractNumId w:val="18"/>
  </w:num>
  <w:num w:numId="5">
    <w:abstractNumId w:val="13"/>
  </w:num>
  <w:num w:numId="6">
    <w:abstractNumId w:val="17"/>
  </w:num>
  <w:num w:numId="7">
    <w:abstractNumId w:val="16"/>
  </w:num>
  <w:num w:numId="8">
    <w:abstractNumId w:val="21"/>
  </w:num>
  <w:num w:numId="9">
    <w:abstractNumId w:val="35"/>
  </w:num>
  <w:num w:numId="10">
    <w:abstractNumId w:val="22"/>
  </w:num>
  <w:num w:numId="11">
    <w:abstractNumId w:val="32"/>
  </w:num>
  <w:num w:numId="12">
    <w:abstractNumId w:val="20"/>
  </w:num>
  <w:num w:numId="13">
    <w:abstractNumId w:val="25"/>
  </w:num>
  <w:num w:numId="14">
    <w:abstractNumId w:val="28"/>
  </w:num>
  <w:num w:numId="15">
    <w:abstractNumId w:val="27"/>
  </w:num>
  <w:num w:numId="16">
    <w:abstractNumId w:val="12"/>
  </w:num>
  <w:num w:numId="17">
    <w:abstractNumId w:val="29"/>
  </w:num>
  <w:num w:numId="18">
    <w:abstractNumId w:val="26"/>
  </w:num>
  <w:num w:numId="19">
    <w:abstractNumId w:val="30"/>
  </w:num>
  <w:num w:numId="20">
    <w:abstractNumId w:val="24"/>
  </w:num>
  <w:num w:numId="21">
    <w:abstractNumId w:val="10"/>
  </w:num>
  <w:num w:numId="22">
    <w:abstractNumId w:val="9"/>
  </w:num>
  <w:num w:numId="23">
    <w:abstractNumId w:val="15"/>
  </w:num>
  <w:num w:numId="24">
    <w:abstractNumId w:val="1"/>
  </w:num>
  <w:num w:numId="25">
    <w:abstractNumId w:val="21"/>
  </w:num>
  <w:num w:numId="26">
    <w:abstractNumId w:val="2"/>
  </w:num>
  <w:num w:numId="27">
    <w:abstractNumId w:val="5"/>
  </w:num>
  <w:num w:numId="28">
    <w:abstractNumId w:val="33"/>
  </w:num>
  <w:num w:numId="29">
    <w:abstractNumId w:val="3"/>
  </w:num>
  <w:num w:numId="30">
    <w:abstractNumId w:val="7"/>
  </w:num>
  <w:num w:numId="31">
    <w:abstractNumId w:val="21"/>
  </w:num>
  <w:num w:numId="32">
    <w:abstractNumId w:val="21"/>
  </w:num>
  <w:num w:numId="33">
    <w:abstractNumId w:val="0"/>
  </w:num>
  <w:num w:numId="34">
    <w:abstractNumId w:val="34"/>
  </w:num>
  <w:num w:numId="35">
    <w:abstractNumId w:val="31"/>
  </w:num>
  <w:num w:numId="36">
    <w:abstractNumId w:val="8"/>
  </w:num>
  <w:num w:numId="37">
    <w:abstractNumId w:val="19"/>
  </w:num>
  <w:num w:numId="38">
    <w:abstractNumId w:val="11"/>
  </w:num>
  <w:num w:numId="39">
    <w:abstractNumId w:val="6"/>
  </w:num>
  <w:num w:numId="4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kFAC4H50g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6C5A"/>
    <w:rsid w:val="00037349"/>
    <w:rsid w:val="000400F8"/>
    <w:rsid w:val="000402F5"/>
    <w:rsid w:val="00040963"/>
    <w:rsid w:val="0004119E"/>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B7CEF"/>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4C0"/>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B6"/>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483E"/>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34919356-D9B0-4522-B9F8-03FE1E97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44</TotalTime>
  <Pages>8</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20851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7</cp:revision>
  <cp:lastPrinted>2008-01-31T16:09:00Z</cp:lastPrinted>
  <dcterms:created xsi:type="dcterms:W3CDTF">2021-03-24T03:24:00Z</dcterms:created>
  <dcterms:modified xsi:type="dcterms:W3CDTF">2021-04-02T01:48:00Z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